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CA099" w14:textId="0780042D" w:rsidR="001E2123" w:rsidRPr="001E2123" w:rsidRDefault="001E2123" w:rsidP="001E2123">
      <w:pPr>
        <w:spacing w:after="120"/>
        <w:ind w:left="1985" w:hanging="1985"/>
        <w:rPr>
          <w:rFonts w:ascii="Arial" w:eastAsiaTheme="minorEastAsia" w:hAnsi="Arial" w:cs="Arial"/>
          <w:b/>
        </w:rPr>
      </w:pPr>
      <w:r w:rsidRPr="001E2123">
        <w:rPr>
          <w:rFonts w:ascii="Arial" w:eastAsiaTheme="minorEastAsia" w:hAnsi="Arial" w:cs="Arial"/>
          <w:b/>
        </w:rPr>
        <w:t>3GPP TSG-RAN WG4 Meeting #117                                                                R4-2522649</w:t>
      </w:r>
    </w:p>
    <w:p w14:paraId="0BBC6734" w14:textId="0F89DA3D" w:rsidR="001E2123" w:rsidRPr="001E2123" w:rsidRDefault="001E2123" w:rsidP="001E2123">
      <w:pPr>
        <w:spacing w:after="120"/>
        <w:ind w:left="1985" w:hanging="1985"/>
        <w:rPr>
          <w:rFonts w:ascii="Arial" w:eastAsiaTheme="minorEastAsia" w:hAnsi="Arial" w:cs="Arial"/>
          <w:b/>
        </w:rPr>
      </w:pPr>
      <w:r w:rsidRPr="001E2123">
        <w:rPr>
          <w:rFonts w:ascii="Arial" w:eastAsiaTheme="minorEastAsia" w:hAnsi="Arial" w:cs="Arial"/>
          <w:b/>
        </w:rPr>
        <w:t>Dallas, US, 17</w:t>
      </w:r>
      <w:r w:rsidRPr="003B39BF">
        <w:rPr>
          <w:rFonts w:ascii="Arial" w:eastAsiaTheme="minorEastAsia" w:hAnsi="Arial" w:cs="Arial"/>
          <w:b/>
          <w:vertAlign w:val="superscript"/>
        </w:rPr>
        <w:t>th</w:t>
      </w:r>
      <w:r w:rsidRPr="001E2123">
        <w:rPr>
          <w:rFonts w:ascii="Arial" w:eastAsiaTheme="minorEastAsia" w:hAnsi="Arial" w:cs="Arial"/>
          <w:b/>
        </w:rPr>
        <w:t xml:space="preserve"> - 21</w:t>
      </w:r>
      <w:r w:rsidRPr="003B39BF">
        <w:rPr>
          <w:rFonts w:ascii="Arial" w:eastAsiaTheme="minorEastAsia" w:hAnsi="Arial" w:cs="Arial"/>
          <w:b/>
          <w:vertAlign w:val="superscript"/>
        </w:rPr>
        <w:t>st</w:t>
      </w:r>
      <w:r w:rsidRPr="001E2123">
        <w:rPr>
          <w:rFonts w:ascii="Arial" w:eastAsiaTheme="minorEastAsia" w:hAnsi="Arial" w:cs="Arial"/>
          <w:b/>
        </w:rPr>
        <w:t xml:space="preserve"> Oct 2025</w:t>
      </w:r>
    </w:p>
    <w:p w14:paraId="47C55D2D" w14:textId="6636469A" w:rsidR="006114C4"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AA6331">
        <w:rPr>
          <w:rFonts w:ascii="Arial" w:eastAsiaTheme="minorEastAsia" w:hAnsi="Arial" w:cs="Arial" w:hint="eastAsia"/>
          <w:color w:val="000000"/>
          <w:sz w:val="22"/>
          <w:lang w:val="en-US"/>
        </w:rPr>
        <w:t>6.17</w:t>
      </w:r>
      <w:r>
        <w:rPr>
          <w:rFonts w:ascii="Arial" w:eastAsiaTheme="minorEastAsia" w:hAnsi="Arial" w:cs="Arial"/>
          <w:color w:val="000000"/>
          <w:sz w:val="22"/>
          <w:lang w:val="en-US"/>
        </w:rPr>
        <w:t>.</w:t>
      </w:r>
      <w:r>
        <w:rPr>
          <w:rFonts w:ascii="Arial" w:eastAsiaTheme="minorEastAsia" w:hAnsi="Arial" w:cs="Arial" w:hint="eastAsia"/>
          <w:color w:val="000000"/>
          <w:sz w:val="22"/>
          <w:lang w:val="en-US"/>
        </w:rPr>
        <w:t>1</w:t>
      </w:r>
    </w:p>
    <w:p w14:paraId="79945977" w14:textId="77777777" w:rsidR="006114C4" w:rsidRDefault="00000000">
      <w:pPr>
        <w:spacing w:after="120"/>
        <w:ind w:left="1985" w:hanging="1985"/>
        <w:rPr>
          <w:rFonts w:ascii="Arial" w:eastAsiaTheme="minorEastAsia"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hint="eastAsia"/>
          <w:color w:val="000000"/>
          <w:sz w:val="22"/>
          <w:lang w:val="en-US"/>
        </w:rPr>
        <w:t>China Telecom</w:t>
      </w:r>
    </w:p>
    <w:p w14:paraId="4B392D6E" w14:textId="7264335A" w:rsidR="006114C4" w:rsidRDefault="00000000">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131C32" w:rsidRPr="00131C32">
        <w:rPr>
          <w:rFonts w:ascii="Arial" w:eastAsiaTheme="minorEastAsia" w:hAnsi="Arial" w:cs="Arial"/>
          <w:color w:val="000000"/>
          <w:sz w:val="22"/>
          <w:lang w:val="en-US"/>
        </w:rPr>
        <w:t>WF on NR_Mob_Ph4_RRM_Part2</w:t>
      </w:r>
    </w:p>
    <w:p w14:paraId="6B90B0E5" w14:textId="77777777" w:rsidR="006114C4" w:rsidRDefault="00000000">
      <w:pPr>
        <w:spacing w:after="120"/>
        <w:ind w:left="1985" w:hanging="1985"/>
        <w:rPr>
          <w:rFonts w:ascii="Arial" w:eastAsiaTheme="minorEastAsia" w:hAnsi="Arial" w:cs="Arial"/>
          <w:sz w:val="22"/>
          <w:lang w:val="en-US"/>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rPr>
        <w:t>Approval</w:t>
      </w:r>
    </w:p>
    <w:p w14:paraId="28DF3C86" w14:textId="77777777" w:rsidR="006114C4" w:rsidRDefault="00000000">
      <w:pPr>
        <w:pStyle w:val="1"/>
        <w:rPr>
          <w:rFonts w:eastAsiaTheme="minorEastAsia"/>
          <w:lang w:val="en-US" w:eastAsia="zh-CN"/>
        </w:rPr>
      </w:pPr>
      <w:r>
        <w:rPr>
          <w:rFonts w:hint="eastAsia"/>
          <w:lang w:val="en-US" w:eastAsia="zh-CN"/>
        </w:rPr>
        <w:t>Notes</w:t>
      </w:r>
    </w:p>
    <w:p w14:paraId="1721B9EC" w14:textId="77777777" w:rsidR="006114C4" w:rsidRDefault="00000000">
      <w:pPr>
        <w:widowControl w:val="0"/>
        <w:tabs>
          <w:tab w:val="left" w:pos="1985"/>
        </w:tabs>
        <w:spacing w:after="160" w:line="276" w:lineRule="auto"/>
        <w:jc w:val="both"/>
        <w:rPr>
          <w:rFonts w:ascii="Calibri" w:eastAsia="PMingLiU" w:hAnsi="Calibri"/>
          <w:kern w:val="2"/>
          <w:sz w:val="22"/>
          <w:lang w:val="en-US" w:eastAsia="zh-TW"/>
          <w14:ligatures w14:val="standardContextual"/>
        </w:rPr>
      </w:pPr>
      <w:r>
        <w:rPr>
          <w:rFonts w:ascii="Calibri" w:eastAsia="PMingLiU" w:hAnsi="Calibri"/>
          <w:kern w:val="2"/>
          <w:sz w:val="22"/>
          <w:lang w:val="en-US" w:eastAsia="zh-TW"/>
          <w14:ligatures w14:val="standardContextual"/>
        </w:rPr>
        <w:t xml:space="preserve">In this document, </w:t>
      </w:r>
    </w:p>
    <w:p w14:paraId="03E65307" w14:textId="77777777" w:rsidR="006114C4" w:rsidRDefault="00000000">
      <w:pPr>
        <w:widowControl w:val="0"/>
        <w:numPr>
          <w:ilvl w:val="0"/>
          <w:numId w:val="9"/>
        </w:numPr>
        <w:tabs>
          <w:tab w:val="left" w:pos="426"/>
        </w:tabs>
        <w:spacing w:after="160" w:line="276" w:lineRule="auto"/>
        <w:jc w:val="both"/>
        <w:rPr>
          <w:rFonts w:ascii="Calibri" w:eastAsia="PMingLiU" w:hAnsi="Calibri"/>
          <w:kern w:val="2"/>
          <w:sz w:val="22"/>
          <w:lang w:val="en-US" w:eastAsia="zh-TW"/>
          <w14:ligatures w14:val="standardContextual"/>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Agreement</w:t>
      </w:r>
      <w:r>
        <w:rPr>
          <w:rFonts w:ascii="Calibri" w:eastAsia="PMingLiU" w:hAnsi="Calibri"/>
          <w:kern w:val="2"/>
          <w:sz w:val="22"/>
          <w:lang w:val="en-US" w:eastAsia="zh-TW"/>
          <w14:ligatures w14:val="standardContextual"/>
        </w:rPr>
        <w:t xml:space="preserve"> &gt; represents the decisions made in this meeting</w:t>
      </w:r>
    </w:p>
    <w:p w14:paraId="360BE12D" w14:textId="77777777" w:rsidR="006114C4" w:rsidRDefault="00000000">
      <w:pPr>
        <w:widowControl w:val="0"/>
        <w:numPr>
          <w:ilvl w:val="0"/>
          <w:numId w:val="9"/>
        </w:numPr>
        <w:tabs>
          <w:tab w:val="left" w:pos="426"/>
        </w:tabs>
        <w:spacing w:after="160" w:line="276" w:lineRule="auto"/>
        <w:jc w:val="both"/>
        <w:rPr>
          <w:rFonts w:ascii="Calibri" w:eastAsia="PMingLiU" w:hAnsi="Calibri"/>
          <w:kern w:val="2"/>
          <w:sz w:val="22"/>
          <w:lang w:val="en-US" w:eastAsia="zh-TW"/>
          <w14:ligatures w14:val="standardContextual"/>
        </w:rPr>
      </w:pPr>
      <w:r>
        <w:rPr>
          <w:rFonts w:ascii="Calibri" w:eastAsia="PMingLiU" w:hAnsi="Calibri"/>
          <w:kern w:val="2"/>
          <w:sz w:val="22"/>
          <w:lang w:val="en-US" w:eastAsia="zh-TW"/>
          <w14:ligatures w14:val="standardContextual"/>
        </w:rPr>
        <w:t xml:space="preserve">&lt; </w:t>
      </w:r>
      <w:r>
        <w:rPr>
          <w:rFonts w:ascii="Calibri" w:eastAsia="PMingLiU" w:hAnsi="Calibri"/>
          <w:b/>
          <w:bCs/>
          <w:kern w:val="2"/>
          <w:sz w:val="22"/>
          <w:lang w:val="en-US" w:eastAsia="zh-TW"/>
          <w14:ligatures w14:val="standardContextual"/>
        </w:rPr>
        <w:t>Way forward</w:t>
      </w:r>
      <w:r>
        <w:rPr>
          <w:rFonts w:ascii="Calibri" w:eastAsia="PMingLiU" w:hAnsi="Calibri"/>
          <w:kern w:val="2"/>
          <w:sz w:val="22"/>
          <w:lang w:val="en-US" w:eastAsia="zh-TW"/>
          <w14:ligatures w14:val="standardContextual"/>
        </w:rPr>
        <w:t xml:space="preserve"> &gt; represents the next step in later meetings</w:t>
      </w:r>
    </w:p>
    <w:p w14:paraId="00CA4694" w14:textId="77777777" w:rsidR="006114C4" w:rsidRDefault="00000000">
      <w:pPr>
        <w:widowControl w:val="0"/>
        <w:numPr>
          <w:ilvl w:val="1"/>
          <w:numId w:val="9"/>
        </w:numPr>
        <w:spacing w:after="160" w:line="276" w:lineRule="auto"/>
        <w:rPr>
          <w:rFonts w:ascii="Calibri" w:eastAsia="PMingLiU" w:hAnsi="Calibri"/>
          <w:kern w:val="2"/>
          <w:sz w:val="22"/>
          <w:lang w:eastAsia="zh-TW"/>
          <w14:ligatures w14:val="standardContextual"/>
        </w:rPr>
      </w:pPr>
      <w:r>
        <w:rPr>
          <w:rFonts w:ascii="Calibri" w:eastAsia="PMingLiU" w:hAnsi="Calibri"/>
          <w:kern w:val="2"/>
          <w:sz w:val="22"/>
          <w:lang w:val="en-US" w:eastAsia="zh-TW"/>
          <w14:ligatures w14:val="standardContextual"/>
        </w:rPr>
        <w:t xml:space="preserve">“FFS” does not mean RAN4 will make a down-selection for the item. </w:t>
      </w:r>
      <w:r>
        <w:rPr>
          <w:rFonts w:ascii="Calibri" w:eastAsia="PMingLiU" w:hAnsi="Calibri"/>
          <w:kern w:val="2"/>
          <w:sz w:val="22"/>
          <w:lang w:eastAsia="zh-TW"/>
          <w14:ligatures w14:val="standardContextual"/>
        </w:rPr>
        <w:t>More other proposals can be proposed.</w:t>
      </w:r>
    </w:p>
    <w:p w14:paraId="6B025D53" w14:textId="77777777" w:rsidR="006114C4" w:rsidRDefault="00000000">
      <w:pPr>
        <w:pStyle w:val="1"/>
        <w:rPr>
          <w:lang w:val="en-US" w:eastAsia="ja-JP"/>
        </w:rPr>
      </w:pPr>
      <w:r>
        <w:rPr>
          <w:lang w:val="en-US" w:eastAsia="ja-JP"/>
        </w:rPr>
        <w:t>Topic #</w:t>
      </w:r>
      <w:r>
        <w:rPr>
          <w:rFonts w:hint="eastAsia"/>
          <w:lang w:val="en-US" w:eastAsia="zh-CN"/>
        </w:rPr>
        <w:t>1</w:t>
      </w:r>
      <w:r>
        <w:rPr>
          <w:lang w:val="en-US" w:eastAsia="ja-JP"/>
        </w:rPr>
        <w:t>: RRM discussion</w:t>
      </w:r>
    </w:p>
    <w:p w14:paraId="0C2EC2AB" w14:textId="19B472F4" w:rsidR="00131C32" w:rsidRPr="00131C32" w:rsidRDefault="00AF13DB" w:rsidP="00131C32">
      <w:pPr>
        <w:pStyle w:val="2"/>
        <w:rPr>
          <w:rFonts w:hint="eastAsia"/>
        </w:rPr>
      </w:pPr>
      <w:bookmarkStart w:id="0" w:name="_Hlk206510362"/>
      <w:r>
        <w:rPr>
          <w:rFonts w:hint="eastAsia"/>
        </w:rPr>
        <w:t>CLTM</w:t>
      </w:r>
    </w:p>
    <w:p w14:paraId="1C6E2071" w14:textId="0E25A3E4" w:rsidR="002A084B" w:rsidRPr="002A084B" w:rsidRDefault="00131C32" w:rsidP="00EB3D61">
      <w:pPr>
        <w:pStyle w:val="issue"/>
        <w:spacing w:after="0"/>
        <w:rPr>
          <w:rFonts w:eastAsiaTheme="minorEastAsia" w:hint="eastAsia"/>
          <w:lang w:eastAsia="zh-CN"/>
        </w:rPr>
      </w:pPr>
      <w:r w:rsidRPr="00B614BA">
        <w:t xml:space="preserve">Issue </w:t>
      </w:r>
      <w:r w:rsidRPr="00B614BA">
        <w:rPr>
          <w:rFonts w:eastAsiaTheme="minorEastAsia"/>
        </w:rPr>
        <w:t>1</w:t>
      </w:r>
      <w:r>
        <w:rPr>
          <w:rFonts w:eastAsiaTheme="minorEastAsia" w:hint="eastAsia"/>
          <w:lang w:eastAsia="zh-CN"/>
        </w:rPr>
        <w:t>-1</w:t>
      </w:r>
      <w:r w:rsidRPr="00B614BA">
        <w:t>:</w:t>
      </w:r>
      <w:r>
        <w:rPr>
          <w:rFonts w:eastAsiaTheme="minorEastAsia" w:hint="eastAsia"/>
          <w:lang w:eastAsia="zh-CN"/>
        </w:rPr>
        <w:t xml:space="preserve"> A</w:t>
      </w:r>
      <w:r w:rsidRPr="00227A15">
        <w:rPr>
          <w:rFonts w:eastAsiaTheme="minorEastAsia"/>
          <w:lang w:eastAsia="zh-CN"/>
        </w:rPr>
        <w:t>pplicability rule</w:t>
      </w:r>
      <w:r w:rsidRPr="00227A15">
        <w:rPr>
          <w:rFonts w:eastAsiaTheme="minorEastAsia" w:hint="eastAsia"/>
          <w:lang w:eastAsia="zh-CN"/>
        </w:rPr>
        <w:t xml:space="preserve"> </w:t>
      </w:r>
      <w:r w:rsidRPr="00621D19">
        <w:t>for C</w:t>
      </w:r>
      <w:r>
        <w:rPr>
          <w:rFonts w:eastAsiaTheme="minorEastAsia" w:hint="eastAsia"/>
          <w:lang w:eastAsia="zh-CN"/>
        </w:rPr>
        <w:t>LTM TCs</w:t>
      </w:r>
    </w:p>
    <w:p w14:paraId="1EE9E5E7" w14:textId="77777777" w:rsidR="002A084B" w:rsidRDefault="002A084B" w:rsidP="002A084B">
      <w:pPr>
        <w:spacing w:before="120" w:after="120"/>
        <w:rPr>
          <w:rFonts w:eastAsia="宋体"/>
          <w:color w:val="000000" w:themeColor="text1"/>
          <w:sz w:val="20"/>
          <w:szCs w:val="20"/>
          <w:u w:val="single"/>
          <w:lang w:val="en-US"/>
        </w:rPr>
      </w:pPr>
      <w:r>
        <w:rPr>
          <w:rFonts w:eastAsiaTheme="minorEastAsia"/>
          <w:b/>
          <w:color w:val="000000" w:themeColor="text1"/>
          <w:sz w:val="20"/>
          <w:szCs w:val="20"/>
          <w:lang w:val="en-US"/>
        </w:rPr>
        <w:t>&lt; Agreement &gt;</w:t>
      </w:r>
    </w:p>
    <w:p w14:paraId="12DE3943" w14:textId="77777777" w:rsidR="002A084B" w:rsidRPr="002A084B" w:rsidRDefault="002A084B" w:rsidP="002A084B">
      <w:pPr>
        <w:widowControl w:val="0"/>
        <w:numPr>
          <w:ilvl w:val="0"/>
          <w:numId w:val="10"/>
        </w:numPr>
        <w:overflowPunct w:val="0"/>
        <w:autoSpaceDE w:val="0"/>
        <w:autoSpaceDN w:val="0"/>
        <w:adjustRightInd w:val="0"/>
        <w:snapToGrid w:val="0"/>
        <w:spacing w:after="120"/>
        <w:ind w:leftChars="300" w:left="1120" w:hangingChars="200" w:hanging="400"/>
        <w:jc w:val="both"/>
        <w:rPr>
          <w:rFonts w:eastAsia="宋体"/>
          <w:sz w:val="20"/>
          <w:szCs w:val="20"/>
          <w:lang w:val="en-US" w:eastAsia="en-GB"/>
        </w:rPr>
      </w:pPr>
      <w:r w:rsidRPr="002A084B">
        <w:rPr>
          <w:rFonts w:eastAsia="宋体"/>
          <w:sz w:val="20"/>
          <w:szCs w:val="20"/>
          <w:lang w:val="en-US" w:eastAsia="en-GB"/>
        </w:rPr>
        <w:t>For the test cases for CLTM, the applicability rules ar</w:t>
      </w:r>
      <w:r w:rsidRPr="002A084B">
        <w:rPr>
          <w:rFonts w:eastAsia="Malgun Gothic" w:hint="eastAsia"/>
          <w:sz w:val="20"/>
          <w:szCs w:val="20"/>
          <w:lang w:val="en-US" w:eastAsia="en-GB"/>
        </w:rPr>
        <w:t xml:space="preserve">e, </w:t>
      </w:r>
    </w:p>
    <w:p w14:paraId="72478026" w14:textId="77777777" w:rsidR="002A084B" w:rsidRPr="002A084B" w:rsidRDefault="002A084B" w:rsidP="002A084B">
      <w:pPr>
        <w:widowControl w:val="0"/>
        <w:numPr>
          <w:ilvl w:val="2"/>
          <w:numId w:val="10"/>
        </w:numPr>
        <w:overflowPunct w:val="0"/>
        <w:autoSpaceDE w:val="0"/>
        <w:autoSpaceDN w:val="0"/>
        <w:adjustRightInd w:val="0"/>
        <w:snapToGrid w:val="0"/>
        <w:spacing w:after="120"/>
        <w:ind w:leftChars="450" w:left="1480" w:hangingChars="200" w:hanging="400"/>
        <w:jc w:val="both"/>
        <w:rPr>
          <w:rFonts w:eastAsia="宋体"/>
          <w:sz w:val="20"/>
          <w:szCs w:val="20"/>
          <w:lang w:val="en-US" w:eastAsia="en-GB"/>
        </w:rPr>
      </w:pPr>
      <w:r w:rsidRPr="002A084B">
        <w:rPr>
          <w:rFonts w:eastAsia="宋体"/>
          <w:sz w:val="20"/>
          <w:szCs w:val="20"/>
          <w:lang w:val="en-US" w:eastAsia="en-GB"/>
        </w:rPr>
        <w:t>For UE supporting “cltm-EarlyTA-Indication-r19” and not supporting “intraFreqL1-MeasConfig-r18”, UE is required to pass the test case:</w:t>
      </w:r>
    </w:p>
    <w:p w14:paraId="3C0C3694" w14:textId="77777777" w:rsidR="002A084B" w:rsidRPr="002A084B" w:rsidRDefault="002A084B" w:rsidP="002A084B">
      <w:pPr>
        <w:widowControl w:val="0"/>
        <w:numPr>
          <w:ilvl w:val="3"/>
          <w:numId w:val="10"/>
        </w:numPr>
        <w:overflowPunct w:val="0"/>
        <w:autoSpaceDE w:val="0"/>
        <w:autoSpaceDN w:val="0"/>
        <w:adjustRightInd w:val="0"/>
        <w:snapToGrid w:val="0"/>
        <w:spacing w:after="120"/>
        <w:ind w:leftChars="550" w:left="1720" w:hangingChars="200" w:hanging="400"/>
        <w:jc w:val="both"/>
        <w:rPr>
          <w:rFonts w:eastAsia="宋体"/>
          <w:sz w:val="20"/>
          <w:szCs w:val="20"/>
          <w:lang w:val="en-US" w:eastAsia="en-GB"/>
        </w:rPr>
      </w:pPr>
      <w:r w:rsidRPr="002A084B">
        <w:rPr>
          <w:rFonts w:eastAsia="宋体"/>
          <w:sz w:val="20"/>
          <w:szCs w:val="20"/>
          <w:lang w:val="en-US" w:eastAsia="en-GB"/>
        </w:rPr>
        <w:t>RACH-less intra-frequency PCell L3 triggered CLTM cell switch from FR1 to FR1</w:t>
      </w:r>
    </w:p>
    <w:p w14:paraId="3B96A083" w14:textId="77777777" w:rsidR="002A084B" w:rsidRPr="002A084B" w:rsidRDefault="002A084B" w:rsidP="002A084B">
      <w:pPr>
        <w:widowControl w:val="0"/>
        <w:numPr>
          <w:ilvl w:val="2"/>
          <w:numId w:val="10"/>
        </w:numPr>
        <w:overflowPunct w:val="0"/>
        <w:autoSpaceDE w:val="0"/>
        <w:autoSpaceDN w:val="0"/>
        <w:adjustRightInd w:val="0"/>
        <w:snapToGrid w:val="0"/>
        <w:spacing w:after="120"/>
        <w:ind w:leftChars="450" w:left="1480" w:hangingChars="200" w:hanging="400"/>
        <w:jc w:val="both"/>
        <w:rPr>
          <w:rFonts w:eastAsia="宋体"/>
          <w:sz w:val="20"/>
          <w:szCs w:val="20"/>
          <w:lang w:val="en-US" w:eastAsia="en-GB"/>
        </w:rPr>
      </w:pPr>
      <w:r w:rsidRPr="002A084B">
        <w:rPr>
          <w:rFonts w:eastAsia="宋体"/>
          <w:sz w:val="20"/>
          <w:szCs w:val="20"/>
          <w:lang w:val="en-US" w:eastAsia="en-GB"/>
        </w:rPr>
        <w:t>For UE supporting “intraFreqL1-MeasConfig-r18” and not supporting “cltm-EarlyTA-Indication-r19” &amp; “ltm-InterFreqMeasGap-r18”, UE is required to pass the test case:</w:t>
      </w:r>
    </w:p>
    <w:p w14:paraId="1C9885C7" w14:textId="77777777" w:rsidR="002A084B" w:rsidRPr="002A084B" w:rsidRDefault="002A084B" w:rsidP="002A084B">
      <w:pPr>
        <w:widowControl w:val="0"/>
        <w:numPr>
          <w:ilvl w:val="3"/>
          <w:numId w:val="10"/>
        </w:numPr>
        <w:overflowPunct w:val="0"/>
        <w:autoSpaceDE w:val="0"/>
        <w:autoSpaceDN w:val="0"/>
        <w:adjustRightInd w:val="0"/>
        <w:snapToGrid w:val="0"/>
        <w:spacing w:after="120"/>
        <w:ind w:leftChars="550" w:left="1720" w:hangingChars="200" w:hanging="400"/>
        <w:jc w:val="both"/>
        <w:rPr>
          <w:rFonts w:eastAsia="宋体"/>
          <w:sz w:val="20"/>
          <w:szCs w:val="20"/>
          <w:lang w:val="en-US" w:eastAsia="en-GB"/>
        </w:rPr>
      </w:pPr>
      <w:r w:rsidRPr="002A084B">
        <w:rPr>
          <w:rFonts w:eastAsia="宋体"/>
          <w:sz w:val="20"/>
          <w:szCs w:val="20"/>
          <w:lang w:val="en-US" w:eastAsia="en-GB"/>
        </w:rPr>
        <w:t>RACH-based intra-frequency PCell L1 triggered CLTM cell switch from FR1 to FR1</w:t>
      </w:r>
    </w:p>
    <w:p w14:paraId="2250E203" w14:textId="77777777" w:rsidR="002A084B" w:rsidRPr="002A084B" w:rsidRDefault="002A084B" w:rsidP="002A084B">
      <w:pPr>
        <w:widowControl w:val="0"/>
        <w:numPr>
          <w:ilvl w:val="3"/>
          <w:numId w:val="10"/>
        </w:numPr>
        <w:overflowPunct w:val="0"/>
        <w:autoSpaceDE w:val="0"/>
        <w:autoSpaceDN w:val="0"/>
        <w:adjustRightInd w:val="0"/>
        <w:snapToGrid w:val="0"/>
        <w:spacing w:after="120"/>
        <w:ind w:leftChars="550" w:left="1720" w:hangingChars="200" w:hanging="400"/>
        <w:jc w:val="both"/>
        <w:rPr>
          <w:rFonts w:eastAsia="宋体"/>
          <w:sz w:val="20"/>
          <w:szCs w:val="20"/>
          <w:lang w:val="en-US" w:eastAsia="en-GB"/>
        </w:rPr>
      </w:pPr>
      <w:r w:rsidRPr="002A084B">
        <w:rPr>
          <w:rFonts w:eastAsia="宋体"/>
          <w:sz w:val="20"/>
          <w:szCs w:val="20"/>
          <w:lang w:val="en-US" w:eastAsia="en-GB"/>
        </w:rPr>
        <w:t>RACH-based intra-frequency PCell L1 triggered CLTM cell switch from FR2 to FR2</w:t>
      </w:r>
    </w:p>
    <w:p w14:paraId="13FB41D8" w14:textId="77777777" w:rsidR="002A084B" w:rsidRPr="002A084B" w:rsidRDefault="002A084B" w:rsidP="002A084B">
      <w:pPr>
        <w:widowControl w:val="0"/>
        <w:numPr>
          <w:ilvl w:val="2"/>
          <w:numId w:val="10"/>
        </w:numPr>
        <w:overflowPunct w:val="0"/>
        <w:autoSpaceDE w:val="0"/>
        <w:autoSpaceDN w:val="0"/>
        <w:adjustRightInd w:val="0"/>
        <w:snapToGrid w:val="0"/>
        <w:spacing w:after="120"/>
        <w:ind w:leftChars="450" w:left="1480" w:hangingChars="200" w:hanging="400"/>
        <w:jc w:val="both"/>
        <w:rPr>
          <w:rFonts w:eastAsia="宋体"/>
          <w:sz w:val="20"/>
          <w:szCs w:val="20"/>
          <w:lang w:val="en-US" w:eastAsia="en-GB"/>
        </w:rPr>
      </w:pPr>
      <w:r w:rsidRPr="002A084B">
        <w:rPr>
          <w:rFonts w:eastAsia="宋体"/>
          <w:sz w:val="20"/>
          <w:szCs w:val="20"/>
          <w:lang w:val="en-US" w:eastAsia="en-GB"/>
        </w:rPr>
        <w:t>For UE supporting “cltm-EarlyTA-Indication-r19” &amp; “intraFreqL1-MeasConfig-r18”, UE is required to pass the test case:</w:t>
      </w:r>
    </w:p>
    <w:p w14:paraId="2919AA27" w14:textId="77777777" w:rsidR="002A084B" w:rsidRPr="002A084B" w:rsidRDefault="002A084B" w:rsidP="002A084B">
      <w:pPr>
        <w:widowControl w:val="0"/>
        <w:numPr>
          <w:ilvl w:val="3"/>
          <w:numId w:val="10"/>
        </w:numPr>
        <w:overflowPunct w:val="0"/>
        <w:autoSpaceDE w:val="0"/>
        <w:autoSpaceDN w:val="0"/>
        <w:adjustRightInd w:val="0"/>
        <w:snapToGrid w:val="0"/>
        <w:spacing w:after="120"/>
        <w:ind w:leftChars="550" w:left="1720" w:hangingChars="200" w:hanging="400"/>
        <w:jc w:val="both"/>
        <w:rPr>
          <w:rFonts w:eastAsia="宋体"/>
          <w:sz w:val="20"/>
          <w:szCs w:val="20"/>
          <w:lang w:val="en-US" w:eastAsia="en-GB"/>
        </w:rPr>
      </w:pPr>
      <w:r w:rsidRPr="002A084B">
        <w:rPr>
          <w:rFonts w:eastAsia="宋体"/>
          <w:sz w:val="20"/>
          <w:szCs w:val="20"/>
          <w:lang w:val="en-US" w:eastAsia="en-GB"/>
        </w:rPr>
        <w:t>RACH-less intra-frequency PCell L1 triggered CLTM cell switch from FR1 to FR1</w:t>
      </w:r>
    </w:p>
    <w:p w14:paraId="58A153DD" w14:textId="77777777" w:rsidR="002A084B" w:rsidRPr="002A084B" w:rsidRDefault="002A084B" w:rsidP="002A084B">
      <w:pPr>
        <w:widowControl w:val="0"/>
        <w:numPr>
          <w:ilvl w:val="3"/>
          <w:numId w:val="10"/>
        </w:numPr>
        <w:overflowPunct w:val="0"/>
        <w:autoSpaceDE w:val="0"/>
        <w:autoSpaceDN w:val="0"/>
        <w:adjustRightInd w:val="0"/>
        <w:snapToGrid w:val="0"/>
        <w:spacing w:after="120"/>
        <w:ind w:leftChars="550" w:left="1720" w:hangingChars="200" w:hanging="400"/>
        <w:jc w:val="both"/>
        <w:rPr>
          <w:rFonts w:eastAsia="宋体"/>
          <w:sz w:val="20"/>
          <w:szCs w:val="20"/>
          <w:lang w:val="en-US" w:eastAsia="en-GB"/>
        </w:rPr>
      </w:pPr>
      <w:r w:rsidRPr="002A084B">
        <w:rPr>
          <w:rFonts w:eastAsia="宋体"/>
          <w:sz w:val="20"/>
          <w:szCs w:val="20"/>
          <w:lang w:val="en-US" w:eastAsia="en-GB"/>
        </w:rPr>
        <w:t>RACH-less intra-frequency PCell L1 triggered CLTM cell switch from FR2 to FR2.</w:t>
      </w:r>
    </w:p>
    <w:p w14:paraId="401B19E1" w14:textId="77777777" w:rsidR="002A084B" w:rsidRPr="002A084B" w:rsidRDefault="002A084B" w:rsidP="002A084B">
      <w:pPr>
        <w:widowControl w:val="0"/>
        <w:numPr>
          <w:ilvl w:val="2"/>
          <w:numId w:val="10"/>
        </w:numPr>
        <w:overflowPunct w:val="0"/>
        <w:autoSpaceDE w:val="0"/>
        <w:autoSpaceDN w:val="0"/>
        <w:adjustRightInd w:val="0"/>
        <w:snapToGrid w:val="0"/>
        <w:spacing w:after="120"/>
        <w:ind w:leftChars="450" w:left="1480" w:hangingChars="200" w:hanging="400"/>
        <w:jc w:val="both"/>
        <w:rPr>
          <w:rFonts w:eastAsia="宋体"/>
          <w:sz w:val="20"/>
          <w:szCs w:val="20"/>
          <w:lang w:val="en-US" w:eastAsia="en-GB"/>
        </w:rPr>
      </w:pPr>
      <w:r w:rsidRPr="002A084B">
        <w:rPr>
          <w:rFonts w:eastAsia="宋体"/>
          <w:sz w:val="20"/>
          <w:szCs w:val="20"/>
          <w:lang w:val="en-US" w:eastAsia="en-GB"/>
        </w:rPr>
        <w:t>For UE not supporting “cltm-EarlyTA-Indication-r19” and supporting “ltm-InterFreqMeasGap-r18”, UE is required to pass the test case:</w:t>
      </w:r>
    </w:p>
    <w:p w14:paraId="6ABCA959" w14:textId="77777777" w:rsidR="002A084B" w:rsidRPr="002A084B" w:rsidRDefault="002A084B" w:rsidP="002A084B">
      <w:pPr>
        <w:widowControl w:val="0"/>
        <w:numPr>
          <w:ilvl w:val="3"/>
          <w:numId w:val="10"/>
        </w:numPr>
        <w:overflowPunct w:val="0"/>
        <w:autoSpaceDE w:val="0"/>
        <w:autoSpaceDN w:val="0"/>
        <w:adjustRightInd w:val="0"/>
        <w:snapToGrid w:val="0"/>
        <w:spacing w:after="120"/>
        <w:ind w:leftChars="550" w:left="1720" w:hangingChars="200" w:hanging="400"/>
        <w:jc w:val="both"/>
        <w:rPr>
          <w:rFonts w:eastAsia="宋体"/>
          <w:sz w:val="20"/>
          <w:szCs w:val="20"/>
          <w:lang w:val="en-US" w:eastAsia="en-GB"/>
        </w:rPr>
      </w:pPr>
      <w:r w:rsidRPr="002A084B">
        <w:rPr>
          <w:rFonts w:eastAsia="宋体"/>
          <w:sz w:val="20"/>
          <w:szCs w:val="20"/>
          <w:lang w:val="en-US" w:eastAsia="en-GB"/>
        </w:rPr>
        <w:t>RACH-based inter-frequency PCell L1 triggered CLTM cell switch from FR1 to FR1</w:t>
      </w:r>
    </w:p>
    <w:p w14:paraId="02D16B5A" w14:textId="77777777" w:rsidR="00131C32" w:rsidRDefault="00131C32" w:rsidP="00131C32">
      <w:pPr>
        <w:pStyle w:val="issue"/>
        <w:spacing w:before="120" w:after="0"/>
        <w:rPr>
          <w:rFonts w:eastAsiaTheme="minorEastAsia"/>
          <w:lang w:eastAsia="zh-CN"/>
        </w:rPr>
      </w:pPr>
      <w:r w:rsidRPr="00B614BA">
        <w:t xml:space="preserve">Issue </w:t>
      </w:r>
      <w:r w:rsidRPr="00B614BA">
        <w:rPr>
          <w:rFonts w:eastAsiaTheme="minorEastAsia"/>
        </w:rPr>
        <w:t>1</w:t>
      </w:r>
      <w:r>
        <w:rPr>
          <w:rFonts w:eastAsiaTheme="minorEastAsia" w:hint="eastAsia"/>
          <w:lang w:eastAsia="zh-CN"/>
        </w:rPr>
        <w:t>-2</w:t>
      </w:r>
      <w:r w:rsidRPr="00B614BA">
        <w:t>:</w:t>
      </w:r>
      <w:r>
        <w:rPr>
          <w:rFonts w:eastAsiaTheme="minorEastAsia" w:hint="eastAsia"/>
          <w:lang w:eastAsia="zh-CN"/>
        </w:rPr>
        <w:t xml:space="preserve"> E</w:t>
      </w:r>
      <w:r w:rsidRPr="00716BA1">
        <w:t>arly DL sync</w:t>
      </w:r>
    </w:p>
    <w:p w14:paraId="6F9C370D" w14:textId="77777777" w:rsidR="002A084B" w:rsidRPr="002A084B" w:rsidRDefault="002A084B" w:rsidP="002A084B">
      <w:pPr>
        <w:spacing w:before="120" w:after="120"/>
        <w:rPr>
          <w:rFonts w:eastAsia="宋体"/>
          <w:color w:val="000000" w:themeColor="text1"/>
          <w:sz w:val="20"/>
          <w:szCs w:val="20"/>
          <w:u w:val="single"/>
          <w:lang w:val="en-US"/>
        </w:rPr>
      </w:pPr>
      <w:r w:rsidRPr="002A084B">
        <w:rPr>
          <w:rFonts w:eastAsiaTheme="minorEastAsia"/>
          <w:b/>
          <w:color w:val="000000" w:themeColor="text1"/>
          <w:sz w:val="20"/>
          <w:szCs w:val="20"/>
          <w:lang w:val="en-US"/>
        </w:rPr>
        <w:t>&lt; Agreement &gt;</w:t>
      </w:r>
    </w:p>
    <w:p w14:paraId="100F7163" w14:textId="77777777" w:rsidR="002A084B" w:rsidRPr="002A084B" w:rsidRDefault="002A084B" w:rsidP="002A084B">
      <w:pPr>
        <w:widowControl w:val="0"/>
        <w:numPr>
          <w:ilvl w:val="0"/>
          <w:numId w:val="10"/>
        </w:numPr>
        <w:snapToGrid w:val="0"/>
        <w:spacing w:after="120"/>
        <w:ind w:leftChars="300" w:left="1120" w:hangingChars="200" w:hanging="400"/>
        <w:jc w:val="both"/>
        <w:rPr>
          <w:rFonts w:eastAsia="宋体"/>
          <w:sz w:val="20"/>
          <w:szCs w:val="20"/>
          <w:lang w:val="en-US"/>
        </w:rPr>
      </w:pPr>
      <w:r w:rsidRPr="002A084B">
        <w:rPr>
          <w:rFonts w:eastAsia="Malgun Gothic" w:hint="eastAsia"/>
          <w:sz w:val="20"/>
          <w:szCs w:val="20"/>
          <w:lang w:val="en-US"/>
        </w:rPr>
        <w:t>W</w:t>
      </w:r>
      <w:r w:rsidRPr="002A084B">
        <w:rPr>
          <w:rFonts w:eastAsia="Malgun Gothic"/>
          <w:sz w:val="20"/>
          <w:szCs w:val="20"/>
          <w:lang w:val="en-US"/>
        </w:rPr>
        <w:t>ith and without early DL sync</w:t>
      </w:r>
      <w:r w:rsidRPr="002A084B">
        <w:rPr>
          <w:rFonts w:eastAsia="Malgun Gothic" w:hint="eastAsia"/>
          <w:sz w:val="20"/>
          <w:szCs w:val="20"/>
          <w:lang w:val="en-US"/>
        </w:rPr>
        <w:t xml:space="preserve">. </w:t>
      </w:r>
    </w:p>
    <w:p w14:paraId="3B7D8D00" w14:textId="77777777" w:rsidR="002A084B" w:rsidRPr="002A084B" w:rsidRDefault="002A084B" w:rsidP="002A084B">
      <w:pPr>
        <w:widowControl w:val="0"/>
        <w:numPr>
          <w:ilvl w:val="2"/>
          <w:numId w:val="10"/>
        </w:numPr>
        <w:snapToGrid w:val="0"/>
        <w:spacing w:after="120"/>
        <w:ind w:leftChars="450" w:left="1480" w:hangingChars="200" w:hanging="400"/>
        <w:jc w:val="both"/>
        <w:rPr>
          <w:rFonts w:eastAsia="宋体"/>
          <w:sz w:val="20"/>
          <w:szCs w:val="20"/>
          <w:lang w:val="en-US"/>
        </w:rPr>
      </w:pPr>
      <w:r w:rsidRPr="002A084B">
        <w:rPr>
          <w:rFonts w:eastAsia="Malgun Gothic" w:hint="eastAsia"/>
          <w:sz w:val="20"/>
          <w:szCs w:val="20"/>
          <w:lang w:val="en-US"/>
        </w:rPr>
        <w:t>D</w:t>
      </w:r>
      <w:r w:rsidRPr="002A084B">
        <w:rPr>
          <w:rFonts w:eastAsia="Malgun Gothic"/>
          <w:sz w:val="20"/>
          <w:szCs w:val="20"/>
          <w:lang w:val="en-US"/>
        </w:rPr>
        <w:t>epending on UE capability, early TCI state activation is included or not in the same test case</w:t>
      </w:r>
      <w:r w:rsidRPr="002A084B">
        <w:rPr>
          <w:rFonts w:eastAsia="Malgun Gothic" w:hint="eastAsia"/>
          <w:sz w:val="20"/>
          <w:szCs w:val="20"/>
          <w:lang w:val="en-US"/>
        </w:rPr>
        <w:t>.</w:t>
      </w:r>
    </w:p>
    <w:p w14:paraId="01D6297F" w14:textId="77777777" w:rsidR="00131C32" w:rsidRPr="002737FF" w:rsidRDefault="00131C32" w:rsidP="002A084B">
      <w:pPr>
        <w:spacing w:after="120"/>
        <w:rPr>
          <w:rFonts w:eastAsiaTheme="minorEastAsia" w:hint="eastAsia"/>
          <w:sz w:val="20"/>
          <w:szCs w:val="20"/>
          <w:lang w:val="en-US"/>
        </w:rPr>
      </w:pPr>
    </w:p>
    <w:p w14:paraId="10028CC2" w14:textId="77777777" w:rsidR="00131C32" w:rsidRDefault="00131C32" w:rsidP="00131C32">
      <w:pPr>
        <w:pStyle w:val="issue"/>
        <w:spacing w:before="120" w:after="0"/>
        <w:rPr>
          <w:rFonts w:eastAsiaTheme="minorEastAsia"/>
          <w:lang w:eastAsia="zh-CN"/>
        </w:rPr>
      </w:pPr>
      <w:r w:rsidRPr="00B614BA">
        <w:lastRenderedPageBreak/>
        <w:t xml:space="preserve">Issue </w:t>
      </w:r>
      <w:r>
        <w:rPr>
          <w:rFonts w:eastAsiaTheme="minorEastAsia" w:hint="eastAsia"/>
          <w:lang w:eastAsia="zh-CN"/>
        </w:rPr>
        <w:t>1-3</w:t>
      </w:r>
      <w:r w:rsidRPr="00B614BA">
        <w:t>:</w:t>
      </w:r>
      <w:r>
        <w:rPr>
          <w:rFonts w:eastAsiaTheme="minorEastAsia" w:hint="eastAsia"/>
          <w:lang w:eastAsia="zh-CN"/>
        </w:rPr>
        <w:t xml:space="preserve"> </w:t>
      </w:r>
      <w:r w:rsidRPr="00EA08B3">
        <w:rPr>
          <w:rFonts w:eastAsiaTheme="minorEastAsia"/>
        </w:rPr>
        <w:t>CSI-RS-based triggering</w:t>
      </w:r>
      <w:r>
        <w:rPr>
          <w:rFonts w:eastAsiaTheme="minorEastAsia" w:hint="eastAsia"/>
          <w:lang w:eastAsia="zh-CN"/>
        </w:rPr>
        <w:t xml:space="preserve"> </w:t>
      </w:r>
      <w:r w:rsidRPr="00EA08B3">
        <w:rPr>
          <w:rFonts w:eastAsiaTheme="minorEastAsia"/>
        </w:rPr>
        <w:t>CLTM</w:t>
      </w:r>
    </w:p>
    <w:p w14:paraId="79122F12" w14:textId="2893AD13" w:rsidR="002A084B" w:rsidRPr="002A084B" w:rsidRDefault="002A084B" w:rsidP="002A084B">
      <w:pPr>
        <w:spacing w:before="120" w:after="120"/>
        <w:rPr>
          <w:rFonts w:eastAsia="宋体" w:hint="eastAsia"/>
          <w:color w:val="000000" w:themeColor="text1"/>
          <w:sz w:val="20"/>
          <w:szCs w:val="20"/>
          <w:u w:val="single"/>
          <w:lang w:val="en-US"/>
        </w:rPr>
      </w:pPr>
      <w:r>
        <w:rPr>
          <w:rFonts w:eastAsiaTheme="minorEastAsia"/>
          <w:b/>
          <w:color w:val="000000" w:themeColor="text1"/>
          <w:sz w:val="20"/>
          <w:szCs w:val="20"/>
          <w:lang w:val="en-US"/>
        </w:rPr>
        <w:t>&lt; Agreement &gt;</w:t>
      </w:r>
    </w:p>
    <w:p w14:paraId="60E305A4" w14:textId="6F71BAA5" w:rsidR="002A084B" w:rsidRPr="002A084B" w:rsidRDefault="002A084B" w:rsidP="002A084B">
      <w:pPr>
        <w:pStyle w:val="aff7"/>
        <w:numPr>
          <w:ilvl w:val="0"/>
          <w:numId w:val="10"/>
        </w:numPr>
        <w:spacing w:after="240"/>
        <w:ind w:leftChars="300" w:left="1120" w:hangingChars="200" w:hanging="400"/>
        <w:rPr>
          <w:rFonts w:eastAsiaTheme="minorEastAsia" w:hint="eastAsia"/>
          <w:noProof/>
          <w:sz w:val="20"/>
          <w:szCs w:val="20"/>
        </w:rPr>
      </w:pPr>
      <w:r w:rsidRPr="002A084B">
        <w:rPr>
          <w:rFonts w:eastAsiaTheme="minorEastAsia"/>
          <w:sz w:val="20"/>
          <w:szCs w:val="20"/>
          <w:lang w:val="en-US"/>
        </w:rPr>
        <w:t>This issue is closed</w:t>
      </w:r>
      <w:r>
        <w:rPr>
          <w:rFonts w:eastAsiaTheme="minorEastAsia" w:hint="eastAsia"/>
          <w:sz w:val="20"/>
          <w:szCs w:val="20"/>
          <w:lang w:val="en-US"/>
        </w:rPr>
        <w:t>.</w:t>
      </w:r>
    </w:p>
    <w:bookmarkEnd w:id="0"/>
    <w:p w14:paraId="3B917CC6" w14:textId="333FE2D2" w:rsidR="006114C4" w:rsidRPr="00AF13DB" w:rsidRDefault="00AF13DB" w:rsidP="00AF13DB">
      <w:pPr>
        <w:pStyle w:val="2"/>
      </w:pPr>
      <w:r w:rsidRPr="00AF13DB">
        <w:t>Subsequent CLTM</w:t>
      </w:r>
    </w:p>
    <w:p w14:paraId="55D8B9D4" w14:textId="77777777" w:rsidR="00131C32" w:rsidRPr="000B1851" w:rsidRDefault="00131C32" w:rsidP="00EB3D61">
      <w:pPr>
        <w:pStyle w:val="issue"/>
        <w:spacing w:after="0"/>
        <w:rPr>
          <w:rFonts w:eastAsiaTheme="minorEastAsia"/>
          <w:bCs/>
          <w:iCs/>
          <w:lang w:eastAsia="zh-CN"/>
        </w:rPr>
      </w:pPr>
      <w:r w:rsidRPr="00B614BA">
        <w:t xml:space="preserve">Issue </w:t>
      </w:r>
      <w:r>
        <w:rPr>
          <w:rFonts w:eastAsiaTheme="minorEastAsia" w:hint="eastAsia"/>
          <w:lang w:eastAsia="zh-CN"/>
        </w:rPr>
        <w:t>2-1</w:t>
      </w:r>
      <w:r w:rsidRPr="00B614BA">
        <w:t>:</w:t>
      </w:r>
      <w:r>
        <w:rPr>
          <w:rFonts w:eastAsiaTheme="minorEastAsia" w:hint="eastAsia"/>
          <w:lang w:eastAsia="zh-CN"/>
        </w:rPr>
        <w:t xml:space="preserve"> Te</w:t>
      </w:r>
      <w:r w:rsidRPr="00621D19">
        <w:t>st case list for</w:t>
      </w:r>
      <w:r>
        <w:rPr>
          <w:rFonts w:eastAsiaTheme="minorEastAsia" w:hint="eastAsia"/>
          <w:lang w:eastAsia="zh-CN"/>
        </w:rPr>
        <w:t xml:space="preserve"> </w:t>
      </w:r>
      <w:r>
        <w:rPr>
          <w:rFonts w:hint="eastAsia"/>
          <w:bCs/>
        </w:rPr>
        <w:t>Subsequent</w:t>
      </w:r>
      <w:r w:rsidRPr="00621D19">
        <w:t xml:space="preserve"> C</w:t>
      </w:r>
      <w:r>
        <w:rPr>
          <w:rFonts w:eastAsiaTheme="minorEastAsia" w:hint="eastAsia"/>
          <w:lang w:eastAsia="zh-CN"/>
        </w:rPr>
        <w:t>LTM</w:t>
      </w:r>
    </w:p>
    <w:p w14:paraId="2639DB8D" w14:textId="77777777" w:rsidR="002A084B" w:rsidRDefault="002A084B" w:rsidP="002A084B">
      <w:pPr>
        <w:spacing w:before="120" w:after="120"/>
        <w:rPr>
          <w:rFonts w:eastAsia="宋体"/>
          <w:color w:val="000000" w:themeColor="text1"/>
          <w:sz w:val="20"/>
          <w:szCs w:val="20"/>
          <w:u w:val="single"/>
          <w:lang w:val="en-US"/>
        </w:rPr>
      </w:pPr>
      <w:r>
        <w:rPr>
          <w:rFonts w:eastAsiaTheme="minorEastAsia"/>
          <w:b/>
          <w:color w:val="000000" w:themeColor="text1"/>
          <w:sz w:val="20"/>
          <w:szCs w:val="20"/>
          <w:lang w:val="en-US"/>
        </w:rPr>
        <w:t>&lt; Agreement &gt;</w:t>
      </w:r>
    </w:p>
    <w:p w14:paraId="6585E225" w14:textId="77777777" w:rsidR="002A084B" w:rsidRPr="002A084B" w:rsidRDefault="002A084B" w:rsidP="002A084B">
      <w:pPr>
        <w:widowControl w:val="0"/>
        <w:numPr>
          <w:ilvl w:val="0"/>
          <w:numId w:val="10"/>
        </w:numPr>
        <w:snapToGrid w:val="0"/>
        <w:spacing w:after="120"/>
        <w:ind w:leftChars="300" w:left="1120" w:hangingChars="200" w:hanging="400"/>
        <w:jc w:val="both"/>
        <w:rPr>
          <w:rFonts w:eastAsia="Malgun Gothic"/>
          <w:sz w:val="20"/>
          <w:szCs w:val="20"/>
          <w:lang w:val="en-US"/>
        </w:rPr>
      </w:pPr>
      <w:r w:rsidRPr="002A084B">
        <w:rPr>
          <w:rFonts w:eastAsia="Malgun Gothic"/>
          <w:sz w:val="20"/>
          <w:szCs w:val="20"/>
          <w:lang w:val="en-US"/>
        </w:rPr>
        <w:t>Additionally, define one test case for subsequent CLTM.</w:t>
      </w:r>
    </w:p>
    <w:p w14:paraId="256F60A9" w14:textId="2E364F0D" w:rsidR="006114C4" w:rsidRPr="002A084B" w:rsidRDefault="002A084B" w:rsidP="002A084B">
      <w:pPr>
        <w:widowControl w:val="0"/>
        <w:numPr>
          <w:ilvl w:val="2"/>
          <w:numId w:val="10"/>
        </w:numPr>
        <w:snapToGrid w:val="0"/>
        <w:spacing w:after="120"/>
        <w:ind w:leftChars="450" w:left="1480" w:hangingChars="200" w:hanging="400"/>
        <w:jc w:val="both"/>
        <w:rPr>
          <w:rFonts w:eastAsia="Malgun Gothic" w:hint="eastAsia"/>
          <w:sz w:val="20"/>
          <w:szCs w:val="20"/>
          <w:lang w:val="en-GB" w:eastAsia="en-GB"/>
        </w:rPr>
      </w:pPr>
      <w:r w:rsidRPr="002A084B">
        <w:rPr>
          <w:rFonts w:eastAsia="Malgun Gothic"/>
          <w:sz w:val="20"/>
          <w:szCs w:val="20"/>
          <w:lang w:val="en-US"/>
        </w:rPr>
        <w:t>#4: RACH-less intra-frequency PCell L3 triggered CLTM cell switch from FR1 to FR1</w:t>
      </w:r>
    </w:p>
    <w:sectPr w:rsidR="006114C4" w:rsidRPr="002A084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9400F" w14:textId="77777777" w:rsidR="006C1B60" w:rsidRDefault="006C1B60" w:rsidP="002E1D89">
      <w:r>
        <w:separator/>
      </w:r>
    </w:p>
  </w:endnote>
  <w:endnote w:type="continuationSeparator" w:id="0">
    <w:p w14:paraId="52F59CDA" w14:textId="77777777" w:rsidR="006C1B60" w:rsidRDefault="006C1B60" w:rsidP="002E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Arial-BoldItalicMT">
    <w:altName w:val="Arial"/>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0C8B" w14:textId="77777777" w:rsidR="006C1B60" w:rsidRDefault="006C1B60" w:rsidP="002E1D89">
      <w:r>
        <w:separator/>
      </w:r>
    </w:p>
  </w:footnote>
  <w:footnote w:type="continuationSeparator" w:id="0">
    <w:p w14:paraId="38856492" w14:textId="77777777" w:rsidR="006C1B60" w:rsidRDefault="006C1B60" w:rsidP="002E1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71A152C"/>
    <w:multiLevelType w:val="hybridMultilevel"/>
    <w:tmpl w:val="BDF60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971F8D"/>
    <w:multiLevelType w:val="hybridMultilevel"/>
    <w:tmpl w:val="3EEEA9C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995E3D"/>
    <w:multiLevelType w:val="multilevel"/>
    <w:tmpl w:val="4F995E3D"/>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MS Mincho" w:hAnsi="Times New Roman" w:cs="Times New Roman" w:hint="default"/>
      </w:rPr>
    </w:lvl>
    <w:lvl w:ilvl="3">
      <w:start w:val="1"/>
      <w:numFmt w:val="bullet"/>
      <w:lvlText w:val=""/>
      <w:lvlJc w:val="left"/>
      <w:pPr>
        <w:ind w:left="2600" w:hanging="44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4" w15:restartNumberingAfterBreak="0">
    <w:nsid w:val="75A0536B"/>
    <w:multiLevelType w:val="multilevel"/>
    <w:tmpl w:val="EC7CF4F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39059220">
    <w:abstractNumId w:val="6"/>
  </w:num>
  <w:num w:numId="2" w16cid:durableId="398988527">
    <w:abstractNumId w:val="4"/>
  </w:num>
  <w:num w:numId="3" w16cid:durableId="1621063040">
    <w:abstractNumId w:val="7"/>
  </w:num>
  <w:num w:numId="4" w16cid:durableId="1400977033">
    <w:abstractNumId w:val="1"/>
  </w:num>
  <w:num w:numId="5" w16cid:durableId="579145161">
    <w:abstractNumId w:val="8"/>
  </w:num>
  <w:num w:numId="6" w16cid:durableId="790324915">
    <w:abstractNumId w:val="10"/>
  </w:num>
  <w:num w:numId="7" w16cid:durableId="1811049382">
    <w:abstractNumId w:val="9"/>
  </w:num>
  <w:num w:numId="8" w16cid:durableId="269972796">
    <w:abstractNumId w:val="12"/>
  </w:num>
  <w:num w:numId="9" w16cid:durableId="1736776744">
    <w:abstractNumId w:val="13"/>
  </w:num>
  <w:num w:numId="10" w16cid:durableId="1357389110">
    <w:abstractNumId w:val="14"/>
  </w:num>
  <w:num w:numId="11" w16cid:durableId="1686907457">
    <w:abstractNumId w:val="11"/>
  </w:num>
  <w:num w:numId="12" w16cid:durableId="1162432073">
    <w:abstractNumId w:val="3"/>
  </w:num>
  <w:num w:numId="13" w16cid:durableId="1313176504">
    <w:abstractNumId w:val="0"/>
  </w:num>
  <w:num w:numId="14" w16cid:durableId="233006453">
    <w:abstractNumId w:val="2"/>
  </w:num>
  <w:num w:numId="15" w16cid:durableId="1199902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3BF"/>
    <w:rsid w:val="0000048B"/>
    <w:rsid w:val="000008D8"/>
    <w:rsid w:val="00000AA1"/>
    <w:rsid w:val="000012F7"/>
    <w:rsid w:val="0000223C"/>
    <w:rsid w:val="00002E60"/>
    <w:rsid w:val="00003259"/>
    <w:rsid w:val="00003A19"/>
    <w:rsid w:val="00004165"/>
    <w:rsid w:val="0000440A"/>
    <w:rsid w:val="00004AEC"/>
    <w:rsid w:val="00005CAB"/>
    <w:rsid w:val="00010062"/>
    <w:rsid w:val="00011D5C"/>
    <w:rsid w:val="00011DFF"/>
    <w:rsid w:val="000132BB"/>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7BD"/>
    <w:rsid w:val="00030CEB"/>
    <w:rsid w:val="0003171D"/>
    <w:rsid w:val="000317B1"/>
    <w:rsid w:val="00031880"/>
    <w:rsid w:val="00031C1D"/>
    <w:rsid w:val="00032250"/>
    <w:rsid w:val="0003264B"/>
    <w:rsid w:val="00032DED"/>
    <w:rsid w:val="0003399B"/>
    <w:rsid w:val="00034457"/>
    <w:rsid w:val="00035367"/>
    <w:rsid w:val="0003588D"/>
    <w:rsid w:val="00035AE3"/>
    <w:rsid w:val="00035C50"/>
    <w:rsid w:val="0003676E"/>
    <w:rsid w:val="00037346"/>
    <w:rsid w:val="000373AD"/>
    <w:rsid w:val="000413E4"/>
    <w:rsid w:val="00041DF4"/>
    <w:rsid w:val="000438AE"/>
    <w:rsid w:val="000447C7"/>
    <w:rsid w:val="00044D0E"/>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C06"/>
    <w:rsid w:val="000558B7"/>
    <w:rsid w:val="000576B8"/>
    <w:rsid w:val="0006043E"/>
    <w:rsid w:val="00060C7E"/>
    <w:rsid w:val="00061072"/>
    <w:rsid w:val="0006140B"/>
    <w:rsid w:val="00061ED1"/>
    <w:rsid w:val="0006266D"/>
    <w:rsid w:val="000630DD"/>
    <w:rsid w:val="00063356"/>
    <w:rsid w:val="00063D59"/>
    <w:rsid w:val="00064C68"/>
    <w:rsid w:val="00065506"/>
    <w:rsid w:val="00066BE1"/>
    <w:rsid w:val="0006739C"/>
    <w:rsid w:val="00070085"/>
    <w:rsid w:val="00070D8D"/>
    <w:rsid w:val="000713F9"/>
    <w:rsid w:val="00072C52"/>
    <w:rsid w:val="0007382E"/>
    <w:rsid w:val="000739DC"/>
    <w:rsid w:val="000745E5"/>
    <w:rsid w:val="00075754"/>
    <w:rsid w:val="00075FD8"/>
    <w:rsid w:val="000766E1"/>
    <w:rsid w:val="00077746"/>
    <w:rsid w:val="00077FF6"/>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97B25"/>
    <w:rsid w:val="000A074E"/>
    <w:rsid w:val="000A08A2"/>
    <w:rsid w:val="000A1588"/>
    <w:rsid w:val="000A1830"/>
    <w:rsid w:val="000A2E3E"/>
    <w:rsid w:val="000A403E"/>
    <w:rsid w:val="000A4121"/>
    <w:rsid w:val="000A47B9"/>
    <w:rsid w:val="000A4AA3"/>
    <w:rsid w:val="000A4BDF"/>
    <w:rsid w:val="000A550E"/>
    <w:rsid w:val="000A5AF7"/>
    <w:rsid w:val="000A7292"/>
    <w:rsid w:val="000A7665"/>
    <w:rsid w:val="000B05CA"/>
    <w:rsid w:val="000B05D5"/>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9DE"/>
    <w:rsid w:val="000D27B3"/>
    <w:rsid w:val="000D2905"/>
    <w:rsid w:val="000D2F07"/>
    <w:rsid w:val="000D41D7"/>
    <w:rsid w:val="000D44FB"/>
    <w:rsid w:val="000D47BA"/>
    <w:rsid w:val="000D47D6"/>
    <w:rsid w:val="000D574B"/>
    <w:rsid w:val="000D6CFC"/>
    <w:rsid w:val="000E1868"/>
    <w:rsid w:val="000E29F5"/>
    <w:rsid w:val="000E38E1"/>
    <w:rsid w:val="000E441B"/>
    <w:rsid w:val="000E537B"/>
    <w:rsid w:val="000E5691"/>
    <w:rsid w:val="000E57D0"/>
    <w:rsid w:val="000E6EA8"/>
    <w:rsid w:val="000E7735"/>
    <w:rsid w:val="000E7858"/>
    <w:rsid w:val="000F0816"/>
    <w:rsid w:val="000F0999"/>
    <w:rsid w:val="000F39CA"/>
    <w:rsid w:val="000F4685"/>
    <w:rsid w:val="000F5993"/>
    <w:rsid w:val="000F658B"/>
    <w:rsid w:val="00100EE4"/>
    <w:rsid w:val="001019CC"/>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1C32"/>
    <w:rsid w:val="0013252C"/>
    <w:rsid w:val="00132E8A"/>
    <w:rsid w:val="001336FF"/>
    <w:rsid w:val="00134851"/>
    <w:rsid w:val="00135463"/>
    <w:rsid w:val="00135C23"/>
    <w:rsid w:val="00135FF0"/>
    <w:rsid w:val="001369E3"/>
    <w:rsid w:val="00136D4C"/>
    <w:rsid w:val="001409AE"/>
    <w:rsid w:val="00140E84"/>
    <w:rsid w:val="001412CA"/>
    <w:rsid w:val="00141754"/>
    <w:rsid w:val="00142538"/>
    <w:rsid w:val="00142BB9"/>
    <w:rsid w:val="001438A2"/>
    <w:rsid w:val="0014394F"/>
    <w:rsid w:val="001439A9"/>
    <w:rsid w:val="00144661"/>
    <w:rsid w:val="00144AA8"/>
    <w:rsid w:val="00144F96"/>
    <w:rsid w:val="001454A3"/>
    <w:rsid w:val="00146696"/>
    <w:rsid w:val="00147519"/>
    <w:rsid w:val="001502BF"/>
    <w:rsid w:val="00150313"/>
    <w:rsid w:val="00151EAC"/>
    <w:rsid w:val="00151FCF"/>
    <w:rsid w:val="00152AD6"/>
    <w:rsid w:val="00152DB7"/>
    <w:rsid w:val="00153528"/>
    <w:rsid w:val="00153C9A"/>
    <w:rsid w:val="00153E56"/>
    <w:rsid w:val="00154C09"/>
    <w:rsid w:val="00154CA4"/>
    <w:rsid w:val="00154CB0"/>
    <w:rsid w:val="00154E15"/>
    <w:rsid w:val="00154E68"/>
    <w:rsid w:val="001556EC"/>
    <w:rsid w:val="0015783E"/>
    <w:rsid w:val="001602BE"/>
    <w:rsid w:val="001619A6"/>
    <w:rsid w:val="00161ADF"/>
    <w:rsid w:val="00162548"/>
    <w:rsid w:val="00162E12"/>
    <w:rsid w:val="001631FC"/>
    <w:rsid w:val="00163386"/>
    <w:rsid w:val="00166272"/>
    <w:rsid w:val="00166FCF"/>
    <w:rsid w:val="00170064"/>
    <w:rsid w:val="00171633"/>
    <w:rsid w:val="00171F30"/>
    <w:rsid w:val="00172183"/>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0F55"/>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6DA3"/>
    <w:rsid w:val="001A71E8"/>
    <w:rsid w:val="001B1201"/>
    <w:rsid w:val="001B14B4"/>
    <w:rsid w:val="001B1812"/>
    <w:rsid w:val="001B22E3"/>
    <w:rsid w:val="001B29AD"/>
    <w:rsid w:val="001B2B6D"/>
    <w:rsid w:val="001B3C63"/>
    <w:rsid w:val="001B7308"/>
    <w:rsid w:val="001B7991"/>
    <w:rsid w:val="001C1409"/>
    <w:rsid w:val="001C1B15"/>
    <w:rsid w:val="001C2AE6"/>
    <w:rsid w:val="001C2F0B"/>
    <w:rsid w:val="001C4A89"/>
    <w:rsid w:val="001C5DA3"/>
    <w:rsid w:val="001C6177"/>
    <w:rsid w:val="001D0363"/>
    <w:rsid w:val="001D12B4"/>
    <w:rsid w:val="001D1913"/>
    <w:rsid w:val="001D1B07"/>
    <w:rsid w:val="001D1D3B"/>
    <w:rsid w:val="001D40A7"/>
    <w:rsid w:val="001D4432"/>
    <w:rsid w:val="001D58DD"/>
    <w:rsid w:val="001D673B"/>
    <w:rsid w:val="001D7259"/>
    <w:rsid w:val="001D7517"/>
    <w:rsid w:val="001D7D94"/>
    <w:rsid w:val="001E064E"/>
    <w:rsid w:val="001E0A28"/>
    <w:rsid w:val="001E0AC0"/>
    <w:rsid w:val="001E1D26"/>
    <w:rsid w:val="001E2047"/>
    <w:rsid w:val="001E2123"/>
    <w:rsid w:val="001E245B"/>
    <w:rsid w:val="001E306A"/>
    <w:rsid w:val="001E4218"/>
    <w:rsid w:val="001E5270"/>
    <w:rsid w:val="001E570A"/>
    <w:rsid w:val="001E6C4D"/>
    <w:rsid w:val="001E6E17"/>
    <w:rsid w:val="001E7738"/>
    <w:rsid w:val="001F0090"/>
    <w:rsid w:val="001F0B20"/>
    <w:rsid w:val="001F0F47"/>
    <w:rsid w:val="001F19BA"/>
    <w:rsid w:val="001F220E"/>
    <w:rsid w:val="001F2413"/>
    <w:rsid w:val="001F4038"/>
    <w:rsid w:val="001F4D1C"/>
    <w:rsid w:val="001F557B"/>
    <w:rsid w:val="001F56A1"/>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D0B"/>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59F"/>
    <w:rsid w:val="00254A35"/>
    <w:rsid w:val="0025505F"/>
    <w:rsid w:val="00255C58"/>
    <w:rsid w:val="00255E56"/>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D51"/>
    <w:rsid w:val="00271636"/>
    <w:rsid w:val="00271843"/>
    <w:rsid w:val="00271F36"/>
    <w:rsid w:val="00273773"/>
    <w:rsid w:val="00274DD3"/>
    <w:rsid w:val="00274E1A"/>
    <w:rsid w:val="00274E25"/>
    <w:rsid w:val="002753B8"/>
    <w:rsid w:val="00276BD8"/>
    <w:rsid w:val="002775B1"/>
    <w:rsid w:val="002775B9"/>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317"/>
    <w:rsid w:val="002939AF"/>
    <w:rsid w:val="00294491"/>
    <w:rsid w:val="0029486D"/>
    <w:rsid w:val="00294BDE"/>
    <w:rsid w:val="002955BD"/>
    <w:rsid w:val="002957B1"/>
    <w:rsid w:val="00295E7E"/>
    <w:rsid w:val="00295EFE"/>
    <w:rsid w:val="00296325"/>
    <w:rsid w:val="00296627"/>
    <w:rsid w:val="0029671B"/>
    <w:rsid w:val="002A084B"/>
    <w:rsid w:val="002A0CED"/>
    <w:rsid w:val="002A1D70"/>
    <w:rsid w:val="002A282D"/>
    <w:rsid w:val="002A350D"/>
    <w:rsid w:val="002A3F12"/>
    <w:rsid w:val="002A4583"/>
    <w:rsid w:val="002A4CD0"/>
    <w:rsid w:val="002A5357"/>
    <w:rsid w:val="002A77C0"/>
    <w:rsid w:val="002A7DA6"/>
    <w:rsid w:val="002B03D9"/>
    <w:rsid w:val="002B0FCB"/>
    <w:rsid w:val="002B1A5D"/>
    <w:rsid w:val="002B2ED2"/>
    <w:rsid w:val="002B2F42"/>
    <w:rsid w:val="002B3CFF"/>
    <w:rsid w:val="002B4ED9"/>
    <w:rsid w:val="002B516C"/>
    <w:rsid w:val="002B5E1D"/>
    <w:rsid w:val="002B60C1"/>
    <w:rsid w:val="002B67A1"/>
    <w:rsid w:val="002B79CD"/>
    <w:rsid w:val="002C0185"/>
    <w:rsid w:val="002C1365"/>
    <w:rsid w:val="002C1436"/>
    <w:rsid w:val="002C15F4"/>
    <w:rsid w:val="002C26B6"/>
    <w:rsid w:val="002C33CC"/>
    <w:rsid w:val="002C4B52"/>
    <w:rsid w:val="002C4D1A"/>
    <w:rsid w:val="002C4DBE"/>
    <w:rsid w:val="002C7258"/>
    <w:rsid w:val="002C72F7"/>
    <w:rsid w:val="002C72FF"/>
    <w:rsid w:val="002D03E5"/>
    <w:rsid w:val="002D0678"/>
    <w:rsid w:val="002D08D7"/>
    <w:rsid w:val="002D0B07"/>
    <w:rsid w:val="002D2914"/>
    <w:rsid w:val="002D36EB"/>
    <w:rsid w:val="002D503E"/>
    <w:rsid w:val="002D6BDF"/>
    <w:rsid w:val="002E105C"/>
    <w:rsid w:val="002E1D89"/>
    <w:rsid w:val="002E2CE9"/>
    <w:rsid w:val="002E39AF"/>
    <w:rsid w:val="002E3BF7"/>
    <w:rsid w:val="002E3F6A"/>
    <w:rsid w:val="002E403E"/>
    <w:rsid w:val="002E4C74"/>
    <w:rsid w:val="002E4DE1"/>
    <w:rsid w:val="002E58AF"/>
    <w:rsid w:val="002E5CCD"/>
    <w:rsid w:val="002E65C3"/>
    <w:rsid w:val="002E744A"/>
    <w:rsid w:val="002E79A6"/>
    <w:rsid w:val="002E7C6D"/>
    <w:rsid w:val="002F04A5"/>
    <w:rsid w:val="002F064E"/>
    <w:rsid w:val="002F097C"/>
    <w:rsid w:val="002F128D"/>
    <w:rsid w:val="002F158C"/>
    <w:rsid w:val="002F1E1F"/>
    <w:rsid w:val="002F4093"/>
    <w:rsid w:val="002F5579"/>
    <w:rsid w:val="002F5636"/>
    <w:rsid w:val="002F5E43"/>
    <w:rsid w:val="002F6AC9"/>
    <w:rsid w:val="002F7343"/>
    <w:rsid w:val="002F7B3E"/>
    <w:rsid w:val="00300637"/>
    <w:rsid w:val="00301A30"/>
    <w:rsid w:val="00301AC8"/>
    <w:rsid w:val="003022A5"/>
    <w:rsid w:val="00302D79"/>
    <w:rsid w:val="00303AE1"/>
    <w:rsid w:val="00303F4C"/>
    <w:rsid w:val="00304D4B"/>
    <w:rsid w:val="00305E04"/>
    <w:rsid w:val="00305EAD"/>
    <w:rsid w:val="003065E5"/>
    <w:rsid w:val="00306CB9"/>
    <w:rsid w:val="00307165"/>
    <w:rsid w:val="00307E2D"/>
    <w:rsid w:val="00307E51"/>
    <w:rsid w:val="003103D5"/>
    <w:rsid w:val="00311363"/>
    <w:rsid w:val="0031183E"/>
    <w:rsid w:val="00312651"/>
    <w:rsid w:val="00312D27"/>
    <w:rsid w:val="003132E8"/>
    <w:rsid w:val="00313647"/>
    <w:rsid w:val="00313BAC"/>
    <w:rsid w:val="00314078"/>
    <w:rsid w:val="00315867"/>
    <w:rsid w:val="00317035"/>
    <w:rsid w:val="00317418"/>
    <w:rsid w:val="0032061C"/>
    <w:rsid w:val="00320957"/>
    <w:rsid w:val="00320A26"/>
    <w:rsid w:val="00320F32"/>
    <w:rsid w:val="00321116"/>
    <w:rsid w:val="00321150"/>
    <w:rsid w:val="00322AD3"/>
    <w:rsid w:val="0032301C"/>
    <w:rsid w:val="0032328D"/>
    <w:rsid w:val="00323CFA"/>
    <w:rsid w:val="003256AF"/>
    <w:rsid w:val="003260D7"/>
    <w:rsid w:val="0032667C"/>
    <w:rsid w:val="00327841"/>
    <w:rsid w:val="003307B2"/>
    <w:rsid w:val="00330B91"/>
    <w:rsid w:val="003329E5"/>
    <w:rsid w:val="00333201"/>
    <w:rsid w:val="003338A1"/>
    <w:rsid w:val="00334503"/>
    <w:rsid w:val="00335F50"/>
    <w:rsid w:val="00336697"/>
    <w:rsid w:val="003418CB"/>
    <w:rsid w:val="00341E05"/>
    <w:rsid w:val="00342008"/>
    <w:rsid w:val="003438B2"/>
    <w:rsid w:val="003438CC"/>
    <w:rsid w:val="00345085"/>
    <w:rsid w:val="0034623C"/>
    <w:rsid w:val="00346611"/>
    <w:rsid w:val="0034736C"/>
    <w:rsid w:val="00351536"/>
    <w:rsid w:val="003529FD"/>
    <w:rsid w:val="003550A8"/>
    <w:rsid w:val="003551F9"/>
    <w:rsid w:val="00355336"/>
    <w:rsid w:val="00355873"/>
    <w:rsid w:val="0035660F"/>
    <w:rsid w:val="00356C65"/>
    <w:rsid w:val="00356DC6"/>
    <w:rsid w:val="00360BA4"/>
    <w:rsid w:val="00361A5C"/>
    <w:rsid w:val="0036273B"/>
    <w:rsid w:val="003628B9"/>
    <w:rsid w:val="00362D8F"/>
    <w:rsid w:val="003630BF"/>
    <w:rsid w:val="00365670"/>
    <w:rsid w:val="00366050"/>
    <w:rsid w:val="0036638F"/>
    <w:rsid w:val="00366586"/>
    <w:rsid w:val="003671F8"/>
    <w:rsid w:val="00367724"/>
    <w:rsid w:val="003701E2"/>
    <w:rsid w:val="00370A24"/>
    <w:rsid w:val="00370ACB"/>
    <w:rsid w:val="003710BA"/>
    <w:rsid w:val="0037213B"/>
    <w:rsid w:val="00376C04"/>
    <w:rsid w:val="003770F6"/>
    <w:rsid w:val="00377A5F"/>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6965"/>
    <w:rsid w:val="003A6A47"/>
    <w:rsid w:val="003A6A73"/>
    <w:rsid w:val="003B0158"/>
    <w:rsid w:val="003B0D94"/>
    <w:rsid w:val="003B0FA1"/>
    <w:rsid w:val="003B1517"/>
    <w:rsid w:val="003B3880"/>
    <w:rsid w:val="003B39BF"/>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DF7"/>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5CC5"/>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A61"/>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F4E"/>
    <w:rsid w:val="004303FF"/>
    <w:rsid w:val="00430497"/>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6408"/>
    <w:rsid w:val="00446F0F"/>
    <w:rsid w:val="004477FD"/>
    <w:rsid w:val="00450297"/>
    <w:rsid w:val="00450F27"/>
    <w:rsid w:val="004510E5"/>
    <w:rsid w:val="004511DD"/>
    <w:rsid w:val="00451AB6"/>
    <w:rsid w:val="004537A9"/>
    <w:rsid w:val="0045423A"/>
    <w:rsid w:val="004559E3"/>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67A91"/>
    <w:rsid w:val="00470748"/>
    <w:rsid w:val="00470DA0"/>
    <w:rsid w:val="00470F04"/>
    <w:rsid w:val="00470FBB"/>
    <w:rsid w:val="004710BD"/>
    <w:rsid w:val="00471125"/>
    <w:rsid w:val="00471854"/>
    <w:rsid w:val="00471BA6"/>
    <w:rsid w:val="004725E6"/>
    <w:rsid w:val="00473434"/>
    <w:rsid w:val="0047437A"/>
    <w:rsid w:val="0047471D"/>
    <w:rsid w:val="004751C0"/>
    <w:rsid w:val="004764A5"/>
    <w:rsid w:val="00476EAE"/>
    <w:rsid w:val="00480147"/>
    <w:rsid w:val="00480C6F"/>
    <w:rsid w:val="00480E42"/>
    <w:rsid w:val="00481D3B"/>
    <w:rsid w:val="00483588"/>
    <w:rsid w:val="0048386B"/>
    <w:rsid w:val="004838E5"/>
    <w:rsid w:val="00483EDF"/>
    <w:rsid w:val="0048452F"/>
    <w:rsid w:val="00484C5D"/>
    <w:rsid w:val="00485414"/>
    <w:rsid w:val="0048543E"/>
    <w:rsid w:val="004862E9"/>
    <w:rsid w:val="004868C1"/>
    <w:rsid w:val="00486B65"/>
    <w:rsid w:val="0048750F"/>
    <w:rsid w:val="00487EB1"/>
    <w:rsid w:val="0049019A"/>
    <w:rsid w:val="00490E40"/>
    <w:rsid w:val="004918EA"/>
    <w:rsid w:val="004922D6"/>
    <w:rsid w:val="0049314B"/>
    <w:rsid w:val="00495875"/>
    <w:rsid w:val="00496CAF"/>
    <w:rsid w:val="0049750F"/>
    <w:rsid w:val="00497C33"/>
    <w:rsid w:val="004A17E9"/>
    <w:rsid w:val="004A181C"/>
    <w:rsid w:val="004A2236"/>
    <w:rsid w:val="004A3A2A"/>
    <w:rsid w:val="004A495F"/>
    <w:rsid w:val="004A60AD"/>
    <w:rsid w:val="004A70BC"/>
    <w:rsid w:val="004A7544"/>
    <w:rsid w:val="004B026C"/>
    <w:rsid w:val="004B0E1D"/>
    <w:rsid w:val="004B0F55"/>
    <w:rsid w:val="004B1F44"/>
    <w:rsid w:val="004B2018"/>
    <w:rsid w:val="004B2585"/>
    <w:rsid w:val="004B2D81"/>
    <w:rsid w:val="004B33DE"/>
    <w:rsid w:val="004B34E5"/>
    <w:rsid w:val="004B3E52"/>
    <w:rsid w:val="004B6581"/>
    <w:rsid w:val="004B6B0F"/>
    <w:rsid w:val="004B7CCC"/>
    <w:rsid w:val="004C0FE4"/>
    <w:rsid w:val="004C1140"/>
    <w:rsid w:val="004C3051"/>
    <w:rsid w:val="004C4A24"/>
    <w:rsid w:val="004C54E5"/>
    <w:rsid w:val="004C603A"/>
    <w:rsid w:val="004C7944"/>
    <w:rsid w:val="004C7DC8"/>
    <w:rsid w:val="004D080D"/>
    <w:rsid w:val="004D1FB3"/>
    <w:rsid w:val="004D21B0"/>
    <w:rsid w:val="004D255D"/>
    <w:rsid w:val="004D3F17"/>
    <w:rsid w:val="004D45BB"/>
    <w:rsid w:val="004D5095"/>
    <w:rsid w:val="004D71BF"/>
    <w:rsid w:val="004D737D"/>
    <w:rsid w:val="004D744C"/>
    <w:rsid w:val="004E0AD3"/>
    <w:rsid w:val="004E0D14"/>
    <w:rsid w:val="004E1A4B"/>
    <w:rsid w:val="004E2659"/>
    <w:rsid w:val="004E2932"/>
    <w:rsid w:val="004E2C50"/>
    <w:rsid w:val="004E39EE"/>
    <w:rsid w:val="004E4089"/>
    <w:rsid w:val="004E475C"/>
    <w:rsid w:val="004E4A67"/>
    <w:rsid w:val="004E4D50"/>
    <w:rsid w:val="004E56E0"/>
    <w:rsid w:val="004E5C07"/>
    <w:rsid w:val="004E6755"/>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DA4"/>
    <w:rsid w:val="00501FA7"/>
    <w:rsid w:val="005033DC"/>
    <w:rsid w:val="005034DC"/>
    <w:rsid w:val="00503741"/>
    <w:rsid w:val="005041BC"/>
    <w:rsid w:val="0050443B"/>
    <w:rsid w:val="0050512D"/>
    <w:rsid w:val="00505BFA"/>
    <w:rsid w:val="005071B4"/>
    <w:rsid w:val="00507627"/>
    <w:rsid w:val="00507687"/>
    <w:rsid w:val="005078B9"/>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1784A"/>
    <w:rsid w:val="0052224B"/>
    <w:rsid w:val="00522A7E"/>
    <w:rsid w:val="00522F20"/>
    <w:rsid w:val="005246B4"/>
    <w:rsid w:val="0052601F"/>
    <w:rsid w:val="00527D0E"/>
    <w:rsid w:val="00530306"/>
    <w:rsid w:val="005308DB"/>
    <w:rsid w:val="00530A2E"/>
    <w:rsid w:val="00530FBE"/>
    <w:rsid w:val="00532396"/>
    <w:rsid w:val="005327A9"/>
    <w:rsid w:val="00532876"/>
    <w:rsid w:val="00533159"/>
    <w:rsid w:val="005339DB"/>
    <w:rsid w:val="00534938"/>
    <w:rsid w:val="00534C89"/>
    <w:rsid w:val="00534E03"/>
    <w:rsid w:val="0053683D"/>
    <w:rsid w:val="00537D94"/>
    <w:rsid w:val="005400C2"/>
    <w:rsid w:val="00540543"/>
    <w:rsid w:val="00541573"/>
    <w:rsid w:val="005418F3"/>
    <w:rsid w:val="00542E04"/>
    <w:rsid w:val="0054348A"/>
    <w:rsid w:val="00546F3F"/>
    <w:rsid w:val="00550621"/>
    <w:rsid w:val="0055100C"/>
    <w:rsid w:val="005522FD"/>
    <w:rsid w:val="0055238A"/>
    <w:rsid w:val="005538A5"/>
    <w:rsid w:val="00553ED0"/>
    <w:rsid w:val="005546D1"/>
    <w:rsid w:val="00555604"/>
    <w:rsid w:val="00555DAB"/>
    <w:rsid w:val="00556789"/>
    <w:rsid w:val="00557FE2"/>
    <w:rsid w:val="005612E0"/>
    <w:rsid w:val="00561611"/>
    <w:rsid w:val="00561621"/>
    <w:rsid w:val="00561EC6"/>
    <w:rsid w:val="005632DA"/>
    <w:rsid w:val="00565AB4"/>
    <w:rsid w:val="0056696E"/>
    <w:rsid w:val="00567BC6"/>
    <w:rsid w:val="0057014F"/>
    <w:rsid w:val="005703BF"/>
    <w:rsid w:val="0057129B"/>
    <w:rsid w:val="00571777"/>
    <w:rsid w:val="00571C1C"/>
    <w:rsid w:val="00572A2B"/>
    <w:rsid w:val="00572E6D"/>
    <w:rsid w:val="00574167"/>
    <w:rsid w:val="005748D7"/>
    <w:rsid w:val="005759B0"/>
    <w:rsid w:val="00575A42"/>
    <w:rsid w:val="00576C2D"/>
    <w:rsid w:val="005770D3"/>
    <w:rsid w:val="005773B9"/>
    <w:rsid w:val="005776D4"/>
    <w:rsid w:val="00580FF5"/>
    <w:rsid w:val="00582BE2"/>
    <w:rsid w:val="00583115"/>
    <w:rsid w:val="00583429"/>
    <w:rsid w:val="005843D3"/>
    <w:rsid w:val="0058519C"/>
    <w:rsid w:val="00585E1D"/>
    <w:rsid w:val="0058710B"/>
    <w:rsid w:val="005871B7"/>
    <w:rsid w:val="005901D1"/>
    <w:rsid w:val="0059078C"/>
    <w:rsid w:val="0059149A"/>
    <w:rsid w:val="00591633"/>
    <w:rsid w:val="00593A30"/>
    <w:rsid w:val="0059481F"/>
    <w:rsid w:val="005949E4"/>
    <w:rsid w:val="00594A05"/>
    <w:rsid w:val="0059545B"/>
    <w:rsid w:val="005956EE"/>
    <w:rsid w:val="00597045"/>
    <w:rsid w:val="00597A14"/>
    <w:rsid w:val="00597EF4"/>
    <w:rsid w:val="00597F9F"/>
    <w:rsid w:val="005A083E"/>
    <w:rsid w:val="005A0BC4"/>
    <w:rsid w:val="005A2308"/>
    <w:rsid w:val="005A2D73"/>
    <w:rsid w:val="005A31D1"/>
    <w:rsid w:val="005A3719"/>
    <w:rsid w:val="005A467A"/>
    <w:rsid w:val="005A46AE"/>
    <w:rsid w:val="005A59BF"/>
    <w:rsid w:val="005A6BC8"/>
    <w:rsid w:val="005A70EF"/>
    <w:rsid w:val="005A7ACA"/>
    <w:rsid w:val="005B10AD"/>
    <w:rsid w:val="005B151E"/>
    <w:rsid w:val="005B17D8"/>
    <w:rsid w:val="005B259F"/>
    <w:rsid w:val="005B275F"/>
    <w:rsid w:val="005B3452"/>
    <w:rsid w:val="005B35EA"/>
    <w:rsid w:val="005B4802"/>
    <w:rsid w:val="005B4A04"/>
    <w:rsid w:val="005B5F50"/>
    <w:rsid w:val="005B6E68"/>
    <w:rsid w:val="005C0F79"/>
    <w:rsid w:val="005C149E"/>
    <w:rsid w:val="005C1EA6"/>
    <w:rsid w:val="005C2055"/>
    <w:rsid w:val="005C234B"/>
    <w:rsid w:val="005C2616"/>
    <w:rsid w:val="005C27D1"/>
    <w:rsid w:val="005C3E50"/>
    <w:rsid w:val="005C43AE"/>
    <w:rsid w:val="005C75EB"/>
    <w:rsid w:val="005D0B99"/>
    <w:rsid w:val="005D0C41"/>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6337"/>
    <w:rsid w:val="005E7A95"/>
    <w:rsid w:val="005F1B4F"/>
    <w:rsid w:val="005F2145"/>
    <w:rsid w:val="005F66C1"/>
    <w:rsid w:val="005F785C"/>
    <w:rsid w:val="00600CA8"/>
    <w:rsid w:val="00600E0B"/>
    <w:rsid w:val="006016E1"/>
    <w:rsid w:val="00601BAE"/>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07FBD"/>
    <w:rsid w:val="006114C4"/>
    <w:rsid w:val="00612D71"/>
    <w:rsid w:val="006143FD"/>
    <w:rsid w:val="006144A1"/>
    <w:rsid w:val="006145FA"/>
    <w:rsid w:val="00614B70"/>
    <w:rsid w:val="00614C5F"/>
    <w:rsid w:val="0061559D"/>
    <w:rsid w:val="00615A06"/>
    <w:rsid w:val="00615EBB"/>
    <w:rsid w:val="00616096"/>
    <w:rsid w:val="006160A2"/>
    <w:rsid w:val="0061642E"/>
    <w:rsid w:val="0061713D"/>
    <w:rsid w:val="00617846"/>
    <w:rsid w:val="006200D5"/>
    <w:rsid w:val="006209F3"/>
    <w:rsid w:val="00621516"/>
    <w:rsid w:val="006235D1"/>
    <w:rsid w:val="00623C5D"/>
    <w:rsid w:val="00624199"/>
    <w:rsid w:val="0062451B"/>
    <w:rsid w:val="006271B8"/>
    <w:rsid w:val="00627A97"/>
    <w:rsid w:val="006302AA"/>
    <w:rsid w:val="00630CE6"/>
    <w:rsid w:val="00631159"/>
    <w:rsid w:val="006311D0"/>
    <w:rsid w:val="00631BE7"/>
    <w:rsid w:val="006344E0"/>
    <w:rsid w:val="00635F8C"/>
    <w:rsid w:val="006363AB"/>
    <w:rsid w:val="006363BD"/>
    <w:rsid w:val="00637832"/>
    <w:rsid w:val="006412DC"/>
    <w:rsid w:val="006418C7"/>
    <w:rsid w:val="00642061"/>
    <w:rsid w:val="006423D3"/>
    <w:rsid w:val="006427C9"/>
    <w:rsid w:val="00642BC6"/>
    <w:rsid w:val="00643A5E"/>
    <w:rsid w:val="00643F5A"/>
    <w:rsid w:val="00644790"/>
    <w:rsid w:val="00645629"/>
    <w:rsid w:val="00645B27"/>
    <w:rsid w:val="00646073"/>
    <w:rsid w:val="00646E02"/>
    <w:rsid w:val="006501AF"/>
    <w:rsid w:val="006508A2"/>
    <w:rsid w:val="006509FC"/>
    <w:rsid w:val="00650DDE"/>
    <w:rsid w:val="00653060"/>
    <w:rsid w:val="00653BCF"/>
    <w:rsid w:val="0065505B"/>
    <w:rsid w:val="00656ABC"/>
    <w:rsid w:val="00656C64"/>
    <w:rsid w:val="00657666"/>
    <w:rsid w:val="00657CAF"/>
    <w:rsid w:val="006602B7"/>
    <w:rsid w:val="00661322"/>
    <w:rsid w:val="00661F9B"/>
    <w:rsid w:val="0066332A"/>
    <w:rsid w:val="006638AE"/>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87BBF"/>
    <w:rsid w:val="00692119"/>
    <w:rsid w:val="00692A68"/>
    <w:rsid w:val="006938AF"/>
    <w:rsid w:val="006953EB"/>
    <w:rsid w:val="00695D85"/>
    <w:rsid w:val="0069609D"/>
    <w:rsid w:val="00697924"/>
    <w:rsid w:val="006A1D46"/>
    <w:rsid w:val="006A247B"/>
    <w:rsid w:val="006A30A2"/>
    <w:rsid w:val="006A3B00"/>
    <w:rsid w:val="006A5FB8"/>
    <w:rsid w:val="006A678F"/>
    <w:rsid w:val="006A6D23"/>
    <w:rsid w:val="006B08C2"/>
    <w:rsid w:val="006B10CE"/>
    <w:rsid w:val="006B1130"/>
    <w:rsid w:val="006B11C9"/>
    <w:rsid w:val="006B1E08"/>
    <w:rsid w:val="006B2047"/>
    <w:rsid w:val="006B226C"/>
    <w:rsid w:val="006B25DE"/>
    <w:rsid w:val="006B2984"/>
    <w:rsid w:val="006B3262"/>
    <w:rsid w:val="006B40BA"/>
    <w:rsid w:val="006B4C69"/>
    <w:rsid w:val="006B5038"/>
    <w:rsid w:val="006B5D60"/>
    <w:rsid w:val="006B670F"/>
    <w:rsid w:val="006B6897"/>
    <w:rsid w:val="006B7A1E"/>
    <w:rsid w:val="006B7C05"/>
    <w:rsid w:val="006B7E76"/>
    <w:rsid w:val="006C1B60"/>
    <w:rsid w:val="006C1C3B"/>
    <w:rsid w:val="006C281A"/>
    <w:rsid w:val="006C2A82"/>
    <w:rsid w:val="006C2B76"/>
    <w:rsid w:val="006C41E8"/>
    <w:rsid w:val="006C4E43"/>
    <w:rsid w:val="006C533A"/>
    <w:rsid w:val="006C59C7"/>
    <w:rsid w:val="006C5A9E"/>
    <w:rsid w:val="006C6218"/>
    <w:rsid w:val="006C643E"/>
    <w:rsid w:val="006C65CE"/>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11E8"/>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FD8"/>
    <w:rsid w:val="007062AD"/>
    <w:rsid w:val="0070646B"/>
    <w:rsid w:val="00707915"/>
    <w:rsid w:val="00710848"/>
    <w:rsid w:val="007114B7"/>
    <w:rsid w:val="007116A8"/>
    <w:rsid w:val="00711800"/>
    <w:rsid w:val="00711C15"/>
    <w:rsid w:val="007130A2"/>
    <w:rsid w:val="00713467"/>
    <w:rsid w:val="0071380A"/>
    <w:rsid w:val="007144C0"/>
    <w:rsid w:val="00714B51"/>
    <w:rsid w:val="00715463"/>
    <w:rsid w:val="00716AD6"/>
    <w:rsid w:val="00716D9D"/>
    <w:rsid w:val="00716F3F"/>
    <w:rsid w:val="007201C6"/>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B96"/>
    <w:rsid w:val="00731D77"/>
    <w:rsid w:val="00731DC1"/>
    <w:rsid w:val="00732360"/>
    <w:rsid w:val="00732A35"/>
    <w:rsid w:val="0073390A"/>
    <w:rsid w:val="00734BBA"/>
    <w:rsid w:val="00734E64"/>
    <w:rsid w:val="00734EC2"/>
    <w:rsid w:val="007355CE"/>
    <w:rsid w:val="00735653"/>
    <w:rsid w:val="00736B37"/>
    <w:rsid w:val="00736EB0"/>
    <w:rsid w:val="00737527"/>
    <w:rsid w:val="007400B0"/>
    <w:rsid w:val="00740A35"/>
    <w:rsid w:val="007438B5"/>
    <w:rsid w:val="0074488B"/>
    <w:rsid w:val="007455A0"/>
    <w:rsid w:val="00745EF1"/>
    <w:rsid w:val="007472DF"/>
    <w:rsid w:val="0074756B"/>
    <w:rsid w:val="00747E85"/>
    <w:rsid w:val="0075147B"/>
    <w:rsid w:val="007517F7"/>
    <w:rsid w:val="007519FC"/>
    <w:rsid w:val="007520B4"/>
    <w:rsid w:val="00752376"/>
    <w:rsid w:val="0075258B"/>
    <w:rsid w:val="00752627"/>
    <w:rsid w:val="00752C07"/>
    <w:rsid w:val="007539E5"/>
    <w:rsid w:val="00753E81"/>
    <w:rsid w:val="00754449"/>
    <w:rsid w:val="0075643F"/>
    <w:rsid w:val="00756F7D"/>
    <w:rsid w:val="00757213"/>
    <w:rsid w:val="00760612"/>
    <w:rsid w:val="00760CAE"/>
    <w:rsid w:val="007614F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6E57"/>
    <w:rsid w:val="00777851"/>
    <w:rsid w:val="00777E82"/>
    <w:rsid w:val="00780938"/>
    <w:rsid w:val="00781359"/>
    <w:rsid w:val="007820C6"/>
    <w:rsid w:val="0078210E"/>
    <w:rsid w:val="00782CCD"/>
    <w:rsid w:val="007833B8"/>
    <w:rsid w:val="0078481E"/>
    <w:rsid w:val="00784A67"/>
    <w:rsid w:val="0078565F"/>
    <w:rsid w:val="00785B46"/>
    <w:rsid w:val="00786921"/>
    <w:rsid w:val="00787470"/>
    <w:rsid w:val="0078750F"/>
    <w:rsid w:val="00787D04"/>
    <w:rsid w:val="007902B7"/>
    <w:rsid w:val="007909F2"/>
    <w:rsid w:val="0079307B"/>
    <w:rsid w:val="0079381F"/>
    <w:rsid w:val="0079564D"/>
    <w:rsid w:val="00795B10"/>
    <w:rsid w:val="0079636F"/>
    <w:rsid w:val="007A1EAA"/>
    <w:rsid w:val="007A209A"/>
    <w:rsid w:val="007A2675"/>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31D6"/>
    <w:rsid w:val="007C3DCF"/>
    <w:rsid w:val="007C5EF1"/>
    <w:rsid w:val="007C6B05"/>
    <w:rsid w:val="007C73A8"/>
    <w:rsid w:val="007C7BF5"/>
    <w:rsid w:val="007D0049"/>
    <w:rsid w:val="007D089D"/>
    <w:rsid w:val="007D167F"/>
    <w:rsid w:val="007D1760"/>
    <w:rsid w:val="007D19B7"/>
    <w:rsid w:val="007D1ACC"/>
    <w:rsid w:val="007D2912"/>
    <w:rsid w:val="007D471C"/>
    <w:rsid w:val="007D51AA"/>
    <w:rsid w:val="007D5F62"/>
    <w:rsid w:val="007D6F20"/>
    <w:rsid w:val="007D75E5"/>
    <w:rsid w:val="007D773E"/>
    <w:rsid w:val="007E0063"/>
    <w:rsid w:val="007E0182"/>
    <w:rsid w:val="007E066E"/>
    <w:rsid w:val="007E0AAF"/>
    <w:rsid w:val="007E1356"/>
    <w:rsid w:val="007E186B"/>
    <w:rsid w:val="007E1971"/>
    <w:rsid w:val="007E1CB5"/>
    <w:rsid w:val="007E1E67"/>
    <w:rsid w:val="007E20FC"/>
    <w:rsid w:val="007E23A5"/>
    <w:rsid w:val="007E384F"/>
    <w:rsid w:val="007E4AA6"/>
    <w:rsid w:val="007E5995"/>
    <w:rsid w:val="007E6D6F"/>
    <w:rsid w:val="007E7062"/>
    <w:rsid w:val="007E70AE"/>
    <w:rsid w:val="007F0B3D"/>
    <w:rsid w:val="007F0E1E"/>
    <w:rsid w:val="007F17EA"/>
    <w:rsid w:val="007F1A19"/>
    <w:rsid w:val="007F22E3"/>
    <w:rsid w:val="007F2663"/>
    <w:rsid w:val="007F29A7"/>
    <w:rsid w:val="007F2C8D"/>
    <w:rsid w:val="007F42E4"/>
    <w:rsid w:val="007F4830"/>
    <w:rsid w:val="007F5215"/>
    <w:rsid w:val="007F5AFE"/>
    <w:rsid w:val="007F5F93"/>
    <w:rsid w:val="007F6885"/>
    <w:rsid w:val="007F736E"/>
    <w:rsid w:val="007F75C5"/>
    <w:rsid w:val="008004B4"/>
    <w:rsid w:val="008018FD"/>
    <w:rsid w:val="008022CE"/>
    <w:rsid w:val="0080238E"/>
    <w:rsid w:val="00802392"/>
    <w:rsid w:val="00803231"/>
    <w:rsid w:val="008040C4"/>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E87"/>
    <w:rsid w:val="00816078"/>
    <w:rsid w:val="0081654F"/>
    <w:rsid w:val="00816E40"/>
    <w:rsid w:val="00816EB0"/>
    <w:rsid w:val="008177E3"/>
    <w:rsid w:val="00820365"/>
    <w:rsid w:val="00820899"/>
    <w:rsid w:val="00821D0B"/>
    <w:rsid w:val="0082211E"/>
    <w:rsid w:val="00822EB4"/>
    <w:rsid w:val="00823AA9"/>
    <w:rsid w:val="00823F9D"/>
    <w:rsid w:val="00824817"/>
    <w:rsid w:val="008255B9"/>
    <w:rsid w:val="00825CD8"/>
    <w:rsid w:val="0082629D"/>
    <w:rsid w:val="008268AC"/>
    <w:rsid w:val="008269D5"/>
    <w:rsid w:val="00827324"/>
    <w:rsid w:val="00827419"/>
    <w:rsid w:val="00827A80"/>
    <w:rsid w:val="00827FF6"/>
    <w:rsid w:val="00830540"/>
    <w:rsid w:val="00830D3E"/>
    <w:rsid w:val="008317FB"/>
    <w:rsid w:val="00831CA6"/>
    <w:rsid w:val="0083349B"/>
    <w:rsid w:val="00833C7A"/>
    <w:rsid w:val="00833D76"/>
    <w:rsid w:val="00834794"/>
    <w:rsid w:val="00835217"/>
    <w:rsid w:val="008355EA"/>
    <w:rsid w:val="008359BF"/>
    <w:rsid w:val="0083692F"/>
    <w:rsid w:val="00837458"/>
    <w:rsid w:val="00837956"/>
    <w:rsid w:val="00837AAE"/>
    <w:rsid w:val="008408B3"/>
    <w:rsid w:val="00841899"/>
    <w:rsid w:val="00842814"/>
    <w:rsid w:val="008429AD"/>
    <w:rsid w:val="008429DB"/>
    <w:rsid w:val="00842F37"/>
    <w:rsid w:val="00844EC5"/>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126B"/>
    <w:rsid w:val="00862089"/>
    <w:rsid w:val="00863D3F"/>
    <w:rsid w:val="00865362"/>
    <w:rsid w:val="00866D5B"/>
    <w:rsid w:val="00866FF5"/>
    <w:rsid w:val="0086740C"/>
    <w:rsid w:val="00867D83"/>
    <w:rsid w:val="00867F17"/>
    <w:rsid w:val="008703B0"/>
    <w:rsid w:val="00870DC0"/>
    <w:rsid w:val="00871106"/>
    <w:rsid w:val="008716A2"/>
    <w:rsid w:val="00871800"/>
    <w:rsid w:val="008722C5"/>
    <w:rsid w:val="00872953"/>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C4"/>
    <w:rsid w:val="00894BB4"/>
    <w:rsid w:val="00895690"/>
    <w:rsid w:val="00895C38"/>
    <w:rsid w:val="008963EF"/>
    <w:rsid w:val="0089688E"/>
    <w:rsid w:val="00897832"/>
    <w:rsid w:val="00897A1C"/>
    <w:rsid w:val="008A0194"/>
    <w:rsid w:val="008A1C1E"/>
    <w:rsid w:val="008A1C4D"/>
    <w:rsid w:val="008A1DFE"/>
    <w:rsid w:val="008A1FBE"/>
    <w:rsid w:val="008A2E0E"/>
    <w:rsid w:val="008A40DF"/>
    <w:rsid w:val="008A46A9"/>
    <w:rsid w:val="008A4B55"/>
    <w:rsid w:val="008A5155"/>
    <w:rsid w:val="008A5689"/>
    <w:rsid w:val="008A607E"/>
    <w:rsid w:val="008A65D4"/>
    <w:rsid w:val="008A7A91"/>
    <w:rsid w:val="008A7E65"/>
    <w:rsid w:val="008B09A4"/>
    <w:rsid w:val="008B0A6E"/>
    <w:rsid w:val="008B1BEA"/>
    <w:rsid w:val="008B211B"/>
    <w:rsid w:val="008B2207"/>
    <w:rsid w:val="008B2B16"/>
    <w:rsid w:val="008B3194"/>
    <w:rsid w:val="008B3F02"/>
    <w:rsid w:val="008B5AE7"/>
    <w:rsid w:val="008B64A6"/>
    <w:rsid w:val="008B655F"/>
    <w:rsid w:val="008B7AEA"/>
    <w:rsid w:val="008C0329"/>
    <w:rsid w:val="008C04EB"/>
    <w:rsid w:val="008C16D4"/>
    <w:rsid w:val="008C1DC4"/>
    <w:rsid w:val="008C21F0"/>
    <w:rsid w:val="008C25F2"/>
    <w:rsid w:val="008C276E"/>
    <w:rsid w:val="008C3C0C"/>
    <w:rsid w:val="008C40DD"/>
    <w:rsid w:val="008C60E9"/>
    <w:rsid w:val="008C62B1"/>
    <w:rsid w:val="008C67FC"/>
    <w:rsid w:val="008C6968"/>
    <w:rsid w:val="008C6D55"/>
    <w:rsid w:val="008C78D2"/>
    <w:rsid w:val="008D0270"/>
    <w:rsid w:val="008D11F3"/>
    <w:rsid w:val="008D1398"/>
    <w:rsid w:val="008D169C"/>
    <w:rsid w:val="008D1B7C"/>
    <w:rsid w:val="008D1FC7"/>
    <w:rsid w:val="008D2B55"/>
    <w:rsid w:val="008D3F08"/>
    <w:rsid w:val="008D61C4"/>
    <w:rsid w:val="008D6657"/>
    <w:rsid w:val="008D70F0"/>
    <w:rsid w:val="008D798C"/>
    <w:rsid w:val="008E182D"/>
    <w:rsid w:val="008E1925"/>
    <w:rsid w:val="008E1F60"/>
    <w:rsid w:val="008E307E"/>
    <w:rsid w:val="008E35CB"/>
    <w:rsid w:val="008E3705"/>
    <w:rsid w:val="008E3F97"/>
    <w:rsid w:val="008E42A5"/>
    <w:rsid w:val="008E49A6"/>
    <w:rsid w:val="008E522F"/>
    <w:rsid w:val="008E58BB"/>
    <w:rsid w:val="008E6A81"/>
    <w:rsid w:val="008E6B40"/>
    <w:rsid w:val="008E715B"/>
    <w:rsid w:val="008E7535"/>
    <w:rsid w:val="008E7DBE"/>
    <w:rsid w:val="008E7FD2"/>
    <w:rsid w:val="008F0238"/>
    <w:rsid w:val="008F0DB2"/>
    <w:rsid w:val="008F1AE4"/>
    <w:rsid w:val="008F2160"/>
    <w:rsid w:val="008F2C2E"/>
    <w:rsid w:val="008F326A"/>
    <w:rsid w:val="008F3B21"/>
    <w:rsid w:val="008F4DD1"/>
    <w:rsid w:val="008F5007"/>
    <w:rsid w:val="008F6056"/>
    <w:rsid w:val="008F60E1"/>
    <w:rsid w:val="008F70A8"/>
    <w:rsid w:val="008F77AA"/>
    <w:rsid w:val="00900BD4"/>
    <w:rsid w:val="0090144A"/>
    <w:rsid w:val="0090168A"/>
    <w:rsid w:val="00902C07"/>
    <w:rsid w:val="00902E91"/>
    <w:rsid w:val="00904462"/>
    <w:rsid w:val="00905804"/>
    <w:rsid w:val="009075CE"/>
    <w:rsid w:val="00907FB6"/>
    <w:rsid w:val="009101E2"/>
    <w:rsid w:val="009128D8"/>
    <w:rsid w:val="00912C31"/>
    <w:rsid w:val="00913FC8"/>
    <w:rsid w:val="00915C27"/>
    <w:rsid w:val="00915D73"/>
    <w:rsid w:val="00916077"/>
    <w:rsid w:val="009162EA"/>
    <w:rsid w:val="009170A2"/>
    <w:rsid w:val="0091710F"/>
    <w:rsid w:val="00917AFA"/>
    <w:rsid w:val="009208A6"/>
    <w:rsid w:val="00920CDE"/>
    <w:rsid w:val="00921310"/>
    <w:rsid w:val="009228F7"/>
    <w:rsid w:val="009230D2"/>
    <w:rsid w:val="0092322B"/>
    <w:rsid w:val="00923E73"/>
    <w:rsid w:val="00924514"/>
    <w:rsid w:val="00924B30"/>
    <w:rsid w:val="00925086"/>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40182"/>
    <w:rsid w:val="00940285"/>
    <w:rsid w:val="00940521"/>
    <w:rsid w:val="0094130D"/>
    <w:rsid w:val="009415B0"/>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70A3"/>
    <w:rsid w:val="00957318"/>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ADA"/>
    <w:rsid w:val="0097216A"/>
    <w:rsid w:val="0097219B"/>
    <w:rsid w:val="009730EF"/>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2492"/>
    <w:rsid w:val="00982CD6"/>
    <w:rsid w:val="009836F3"/>
    <w:rsid w:val="00983910"/>
    <w:rsid w:val="00984781"/>
    <w:rsid w:val="00986386"/>
    <w:rsid w:val="00990088"/>
    <w:rsid w:val="00990361"/>
    <w:rsid w:val="00990A76"/>
    <w:rsid w:val="00990AB6"/>
    <w:rsid w:val="009916C1"/>
    <w:rsid w:val="00991A3A"/>
    <w:rsid w:val="009932AC"/>
    <w:rsid w:val="009936FF"/>
    <w:rsid w:val="00993CB2"/>
    <w:rsid w:val="00994351"/>
    <w:rsid w:val="0099516A"/>
    <w:rsid w:val="00995BF8"/>
    <w:rsid w:val="0099621D"/>
    <w:rsid w:val="00996A8F"/>
    <w:rsid w:val="00996D2C"/>
    <w:rsid w:val="009A04FB"/>
    <w:rsid w:val="009A1DBF"/>
    <w:rsid w:val="009A1F1E"/>
    <w:rsid w:val="009A3133"/>
    <w:rsid w:val="009A31C7"/>
    <w:rsid w:val="009A5A0B"/>
    <w:rsid w:val="009A60C2"/>
    <w:rsid w:val="009A6527"/>
    <w:rsid w:val="009A68E6"/>
    <w:rsid w:val="009A6F59"/>
    <w:rsid w:val="009A7598"/>
    <w:rsid w:val="009B0E58"/>
    <w:rsid w:val="009B1DF8"/>
    <w:rsid w:val="009B2973"/>
    <w:rsid w:val="009B2A11"/>
    <w:rsid w:val="009B2D15"/>
    <w:rsid w:val="009B307A"/>
    <w:rsid w:val="009B34D2"/>
    <w:rsid w:val="009B3556"/>
    <w:rsid w:val="009B3D20"/>
    <w:rsid w:val="009B3FD3"/>
    <w:rsid w:val="009B5418"/>
    <w:rsid w:val="009B5B39"/>
    <w:rsid w:val="009B647E"/>
    <w:rsid w:val="009B718B"/>
    <w:rsid w:val="009B7E61"/>
    <w:rsid w:val="009C0727"/>
    <w:rsid w:val="009C0EB8"/>
    <w:rsid w:val="009C1504"/>
    <w:rsid w:val="009C166E"/>
    <w:rsid w:val="009C1CD9"/>
    <w:rsid w:val="009C1EB6"/>
    <w:rsid w:val="009C252A"/>
    <w:rsid w:val="009C322C"/>
    <w:rsid w:val="009C3A83"/>
    <w:rsid w:val="009C3C80"/>
    <w:rsid w:val="009C41FF"/>
    <w:rsid w:val="009C492F"/>
    <w:rsid w:val="009C5847"/>
    <w:rsid w:val="009C64B6"/>
    <w:rsid w:val="009C6E14"/>
    <w:rsid w:val="009D0518"/>
    <w:rsid w:val="009D0E4C"/>
    <w:rsid w:val="009D1620"/>
    <w:rsid w:val="009D2FF2"/>
    <w:rsid w:val="009D3226"/>
    <w:rsid w:val="009D3385"/>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5B6"/>
    <w:rsid w:val="009E7A0F"/>
    <w:rsid w:val="009F1B34"/>
    <w:rsid w:val="009F23C4"/>
    <w:rsid w:val="009F2A4E"/>
    <w:rsid w:val="009F4B02"/>
    <w:rsid w:val="009F56F0"/>
    <w:rsid w:val="009F59AE"/>
    <w:rsid w:val="009F6413"/>
    <w:rsid w:val="009F6DD0"/>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13ED"/>
    <w:rsid w:val="00A12E6F"/>
    <w:rsid w:val="00A14493"/>
    <w:rsid w:val="00A14B4F"/>
    <w:rsid w:val="00A1570A"/>
    <w:rsid w:val="00A165E4"/>
    <w:rsid w:val="00A16807"/>
    <w:rsid w:val="00A17866"/>
    <w:rsid w:val="00A17D27"/>
    <w:rsid w:val="00A20838"/>
    <w:rsid w:val="00A20C21"/>
    <w:rsid w:val="00A20F7C"/>
    <w:rsid w:val="00A211B4"/>
    <w:rsid w:val="00A223CF"/>
    <w:rsid w:val="00A224BE"/>
    <w:rsid w:val="00A2279E"/>
    <w:rsid w:val="00A22816"/>
    <w:rsid w:val="00A22A3C"/>
    <w:rsid w:val="00A22B0A"/>
    <w:rsid w:val="00A240CC"/>
    <w:rsid w:val="00A25995"/>
    <w:rsid w:val="00A262DF"/>
    <w:rsid w:val="00A26929"/>
    <w:rsid w:val="00A2760F"/>
    <w:rsid w:val="00A303DB"/>
    <w:rsid w:val="00A31A53"/>
    <w:rsid w:val="00A31C17"/>
    <w:rsid w:val="00A3296B"/>
    <w:rsid w:val="00A32AE3"/>
    <w:rsid w:val="00A33DDF"/>
    <w:rsid w:val="00A34547"/>
    <w:rsid w:val="00A3658B"/>
    <w:rsid w:val="00A36A94"/>
    <w:rsid w:val="00A36D10"/>
    <w:rsid w:val="00A376B7"/>
    <w:rsid w:val="00A37FF0"/>
    <w:rsid w:val="00A411F4"/>
    <w:rsid w:val="00A41BF5"/>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5258"/>
    <w:rsid w:val="00A56864"/>
    <w:rsid w:val="00A57239"/>
    <w:rsid w:val="00A57988"/>
    <w:rsid w:val="00A60127"/>
    <w:rsid w:val="00A604A4"/>
    <w:rsid w:val="00A615F6"/>
    <w:rsid w:val="00A61B7D"/>
    <w:rsid w:val="00A62BC3"/>
    <w:rsid w:val="00A6381D"/>
    <w:rsid w:val="00A63AF5"/>
    <w:rsid w:val="00A643B4"/>
    <w:rsid w:val="00A655FE"/>
    <w:rsid w:val="00A6605B"/>
    <w:rsid w:val="00A66ADC"/>
    <w:rsid w:val="00A677D6"/>
    <w:rsid w:val="00A7147D"/>
    <w:rsid w:val="00A72A0D"/>
    <w:rsid w:val="00A72E73"/>
    <w:rsid w:val="00A738E2"/>
    <w:rsid w:val="00A75F3A"/>
    <w:rsid w:val="00A77F24"/>
    <w:rsid w:val="00A80019"/>
    <w:rsid w:val="00A8199E"/>
    <w:rsid w:val="00A81B15"/>
    <w:rsid w:val="00A8224A"/>
    <w:rsid w:val="00A829AB"/>
    <w:rsid w:val="00A837FF"/>
    <w:rsid w:val="00A83A2C"/>
    <w:rsid w:val="00A83A58"/>
    <w:rsid w:val="00A84052"/>
    <w:rsid w:val="00A846C4"/>
    <w:rsid w:val="00A84DC8"/>
    <w:rsid w:val="00A8571D"/>
    <w:rsid w:val="00A859F6"/>
    <w:rsid w:val="00A85BE8"/>
    <w:rsid w:val="00A85DBC"/>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97E69"/>
    <w:rsid w:val="00AA07A5"/>
    <w:rsid w:val="00AA1AF7"/>
    <w:rsid w:val="00AA1CFD"/>
    <w:rsid w:val="00AA2239"/>
    <w:rsid w:val="00AA24A8"/>
    <w:rsid w:val="00AA33D2"/>
    <w:rsid w:val="00AA4812"/>
    <w:rsid w:val="00AA5820"/>
    <w:rsid w:val="00AA58DC"/>
    <w:rsid w:val="00AA61AE"/>
    <w:rsid w:val="00AA6331"/>
    <w:rsid w:val="00AA6358"/>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54A1"/>
    <w:rsid w:val="00AE66B7"/>
    <w:rsid w:val="00AE67AD"/>
    <w:rsid w:val="00AE70D4"/>
    <w:rsid w:val="00AE7868"/>
    <w:rsid w:val="00AE7F55"/>
    <w:rsid w:val="00AF0407"/>
    <w:rsid w:val="00AF049B"/>
    <w:rsid w:val="00AF13DB"/>
    <w:rsid w:val="00AF3464"/>
    <w:rsid w:val="00AF412D"/>
    <w:rsid w:val="00AF465D"/>
    <w:rsid w:val="00AF4D8B"/>
    <w:rsid w:val="00AF5C8A"/>
    <w:rsid w:val="00AF633B"/>
    <w:rsid w:val="00B00410"/>
    <w:rsid w:val="00B00F84"/>
    <w:rsid w:val="00B03E15"/>
    <w:rsid w:val="00B04A5D"/>
    <w:rsid w:val="00B055FA"/>
    <w:rsid w:val="00B067CA"/>
    <w:rsid w:val="00B12B26"/>
    <w:rsid w:val="00B13CFF"/>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075"/>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1D01"/>
    <w:rsid w:val="00B54032"/>
    <w:rsid w:val="00B54B88"/>
    <w:rsid w:val="00B56330"/>
    <w:rsid w:val="00B56D9F"/>
    <w:rsid w:val="00B57265"/>
    <w:rsid w:val="00B57EEE"/>
    <w:rsid w:val="00B633AE"/>
    <w:rsid w:val="00B65A0A"/>
    <w:rsid w:val="00B66437"/>
    <w:rsid w:val="00B665D2"/>
    <w:rsid w:val="00B66C2F"/>
    <w:rsid w:val="00B66E26"/>
    <w:rsid w:val="00B6737C"/>
    <w:rsid w:val="00B70938"/>
    <w:rsid w:val="00B70B49"/>
    <w:rsid w:val="00B70D9B"/>
    <w:rsid w:val="00B71B94"/>
    <w:rsid w:val="00B71CE3"/>
    <w:rsid w:val="00B71D98"/>
    <w:rsid w:val="00B7214D"/>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2763"/>
    <w:rsid w:val="00B82C7F"/>
    <w:rsid w:val="00B831AE"/>
    <w:rsid w:val="00B83747"/>
    <w:rsid w:val="00B83CD9"/>
    <w:rsid w:val="00B8446C"/>
    <w:rsid w:val="00B84D92"/>
    <w:rsid w:val="00B87725"/>
    <w:rsid w:val="00B87AFA"/>
    <w:rsid w:val="00B90800"/>
    <w:rsid w:val="00B92273"/>
    <w:rsid w:val="00B9268A"/>
    <w:rsid w:val="00B9325A"/>
    <w:rsid w:val="00B94F3F"/>
    <w:rsid w:val="00B963D8"/>
    <w:rsid w:val="00B96638"/>
    <w:rsid w:val="00B96CFB"/>
    <w:rsid w:val="00B977DF"/>
    <w:rsid w:val="00BA0145"/>
    <w:rsid w:val="00BA259A"/>
    <w:rsid w:val="00BA259C"/>
    <w:rsid w:val="00BA29D3"/>
    <w:rsid w:val="00BA2C3F"/>
    <w:rsid w:val="00BA307F"/>
    <w:rsid w:val="00BA4B44"/>
    <w:rsid w:val="00BA5280"/>
    <w:rsid w:val="00BA5462"/>
    <w:rsid w:val="00BA74FC"/>
    <w:rsid w:val="00BA7803"/>
    <w:rsid w:val="00BA796F"/>
    <w:rsid w:val="00BA7B94"/>
    <w:rsid w:val="00BB0287"/>
    <w:rsid w:val="00BB0694"/>
    <w:rsid w:val="00BB0982"/>
    <w:rsid w:val="00BB14F1"/>
    <w:rsid w:val="00BB151F"/>
    <w:rsid w:val="00BB4AAC"/>
    <w:rsid w:val="00BB557A"/>
    <w:rsid w:val="00BB572E"/>
    <w:rsid w:val="00BB5F5C"/>
    <w:rsid w:val="00BB739C"/>
    <w:rsid w:val="00BB74FD"/>
    <w:rsid w:val="00BB7E5F"/>
    <w:rsid w:val="00BC167A"/>
    <w:rsid w:val="00BC2DCE"/>
    <w:rsid w:val="00BC3875"/>
    <w:rsid w:val="00BC4400"/>
    <w:rsid w:val="00BC526D"/>
    <w:rsid w:val="00BC5982"/>
    <w:rsid w:val="00BC5A78"/>
    <w:rsid w:val="00BC5AC7"/>
    <w:rsid w:val="00BC60BF"/>
    <w:rsid w:val="00BC680D"/>
    <w:rsid w:val="00BC75EF"/>
    <w:rsid w:val="00BC79F3"/>
    <w:rsid w:val="00BD1973"/>
    <w:rsid w:val="00BD1B3C"/>
    <w:rsid w:val="00BD1DEB"/>
    <w:rsid w:val="00BD28BF"/>
    <w:rsid w:val="00BD2BF8"/>
    <w:rsid w:val="00BD2D12"/>
    <w:rsid w:val="00BD3C04"/>
    <w:rsid w:val="00BD4056"/>
    <w:rsid w:val="00BD4F9F"/>
    <w:rsid w:val="00BD6404"/>
    <w:rsid w:val="00BD6429"/>
    <w:rsid w:val="00BD648B"/>
    <w:rsid w:val="00BD6668"/>
    <w:rsid w:val="00BD6E1D"/>
    <w:rsid w:val="00BE0B24"/>
    <w:rsid w:val="00BE0D62"/>
    <w:rsid w:val="00BE101A"/>
    <w:rsid w:val="00BE1342"/>
    <w:rsid w:val="00BE17C0"/>
    <w:rsid w:val="00BE26A4"/>
    <w:rsid w:val="00BE2D52"/>
    <w:rsid w:val="00BE33AE"/>
    <w:rsid w:val="00BE4333"/>
    <w:rsid w:val="00BE4A96"/>
    <w:rsid w:val="00BE727A"/>
    <w:rsid w:val="00BE7B4C"/>
    <w:rsid w:val="00BF046F"/>
    <w:rsid w:val="00BF06DB"/>
    <w:rsid w:val="00BF160F"/>
    <w:rsid w:val="00BF1705"/>
    <w:rsid w:val="00BF19EF"/>
    <w:rsid w:val="00BF1A2A"/>
    <w:rsid w:val="00BF2708"/>
    <w:rsid w:val="00BF3048"/>
    <w:rsid w:val="00BF6952"/>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7E3E"/>
    <w:rsid w:val="00C1051D"/>
    <w:rsid w:val="00C11917"/>
    <w:rsid w:val="00C12437"/>
    <w:rsid w:val="00C1329B"/>
    <w:rsid w:val="00C13853"/>
    <w:rsid w:val="00C138FA"/>
    <w:rsid w:val="00C1544D"/>
    <w:rsid w:val="00C1572F"/>
    <w:rsid w:val="00C16781"/>
    <w:rsid w:val="00C16957"/>
    <w:rsid w:val="00C24B15"/>
    <w:rsid w:val="00C24C05"/>
    <w:rsid w:val="00C24D2F"/>
    <w:rsid w:val="00C25419"/>
    <w:rsid w:val="00C25D7F"/>
    <w:rsid w:val="00C2607D"/>
    <w:rsid w:val="00C26222"/>
    <w:rsid w:val="00C26355"/>
    <w:rsid w:val="00C30748"/>
    <w:rsid w:val="00C31283"/>
    <w:rsid w:val="00C31358"/>
    <w:rsid w:val="00C325FB"/>
    <w:rsid w:val="00C32A84"/>
    <w:rsid w:val="00C32D49"/>
    <w:rsid w:val="00C33346"/>
    <w:rsid w:val="00C33C48"/>
    <w:rsid w:val="00C340E5"/>
    <w:rsid w:val="00C3497F"/>
    <w:rsid w:val="00C35AA7"/>
    <w:rsid w:val="00C37D6B"/>
    <w:rsid w:val="00C404C3"/>
    <w:rsid w:val="00C40A82"/>
    <w:rsid w:val="00C40C4C"/>
    <w:rsid w:val="00C40F8A"/>
    <w:rsid w:val="00C41350"/>
    <w:rsid w:val="00C41532"/>
    <w:rsid w:val="00C41541"/>
    <w:rsid w:val="00C42A10"/>
    <w:rsid w:val="00C4379E"/>
    <w:rsid w:val="00C43BA1"/>
    <w:rsid w:val="00C43DAB"/>
    <w:rsid w:val="00C46265"/>
    <w:rsid w:val="00C4633A"/>
    <w:rsid w:val="00C468F4"/>
    <w:rsid w:val="00C469DD"/>
    <w:rsid w:val="00C47EB8"/>
    <w:rsid w:val="00C47F08"/>
    <w:rsid w:val="00C50CF9"/>
    <w:rsid w:val="00C50DF9"/>
    <w:rsid w:val="00C514A6"/>
    <w:rsid w:val="00C53C7D"/>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47C"/>
    <w:rsid w:val="00C65891"/>
    <w:rsid w:val="00C66241"/>
    <w:rsid w:val="00C66AC9"/>
    <w:rsid w:val="00C67BFD"/>
    <w:rsid w:val="00C706E9"/>
    <w:rsid w:val="00C712E9"/>
    <w:rsid w:val="00C717BC"/>
    <w:rsid w:val="00C724D3"/>
    <w:rsid w:val="00C72951"/>
    <w:rsid w:val="00C72CD2"/>
    <w:rsid w:val="00C7393D"/>
    <w:rsid w:val="00C741D9"/>
    <w:rsid w:val="00C74C90"/>
    <w:rsid w:val="00C74F83"/>
    <w:rsid w:val="00C75850"/>
    <w:rsid w:val="00C76815"/>
    <w:rsid w:val="00C77DD9"/>
    <w:rsid w:val="00C803C0"/>
    <w:rsid w:val="00C807D5"/>
    <w:rsid w:val="00C812A9"/>
    <w:rsid w:val="00C81AFD"/>
    <w:rsid w:val="00C83BE6"/>
    <w:rsid w:val="00C83BF5"/>
    <w:rsid w:val="00C841C8"/>
    <w:rsid w:val="00C8489C"/>
    <w:rsid w:val="00C84918"/>
    <w:rsid w:val="00C85182"/>
    <w:rsid w:val="00C85255"/>
    <w:rsid w:val="00C85354"/>
    <w:rsid w:val="00C86ABA"/>
    <w:rsid w:val="00C86C64"/>
    <w:rsid w:val="00C879D9"/>
    <w:rsid w:val="00C902E1"/>
    <w:rsid w:val="00C91A4E"/>
    <w:rsid w:val="00C9285D"/>
    <w:rsid w:val="00C92BFA"/>
    <w:rsid w:val="00C93384"/>
    <w:rsid w:val="00C943F3"/>
    <w:rsid w:val="00C9524D"/>
    <w:rsid w:val="00C9525A"/>
    <w:rsid w:val="00C954E8"/>
    <w:rsid w:val="00C95FD6"/>
    <w:rsid w:val="00C96450"/>
    <w:rsid w:val="00CA08C6"/>
    <w:rsid w:val="00CA0A77"/>
    <w:rsid w:val="00CA14FB"/>
    <w:rsid w:val="00CA1D18"/>
    <w:rsid w:val="00CA2421"/>
    <w:rsid w:val="00CA2729"/>
    <w:rsid w:val="00CA3057"/>
    <w:rsid w:val="00CA45F8"/>
    <w:rsid w:val="00CA497D"/>
    <w:rsid w:val="00CA5B01"/>
    <w:rsid w:val="00CA6586"/>
    <w:rsid w:val="00CA6643"/>
    <w:rsid w:val="00CB0148"/>
    <w:rsid w:val="00CB0305"/>
    <w:rsid w:val="00CB06E8"/>
    <w:rsid w:val="00CB1974"/>
    <w:rsid w:val="00CB2A41"/>
    <w:rsid w:val="00CB33C7"/>
    <w:rsid w:val="00CB37F1"/>
    <w:rsid w:val="00CB3862"/>
    <w:rsid w:val="00CB4376"/>
    <w:rsid w:val="00CB4DC4"/>
    <w:rsid w:val="00CB5093"/>
    <w:rsid w:val="00CB5A00"/>
    <w:rsid w:val="00CB5C00"/>
    <w:rsid w:val="00CB5C1D"/>
    <w:rsid w:val="00CB6578"/>
    <w:rsid w:val="00CB6DA7"/>
    <w:rsid w:val="00CB6FB4"/>
    <w:rsid w:val="00CB706A"/>
    <w:rsid w:val="00CB71AB"/>
    <w:rsid w:val="00CB7DB9"/>
    <w:rsid w:val="00CB7E4C"/>
    <w:rsid w:val="00CB7F54"/>
    <w:rsid w:val="00CC02BF"/>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5BE7"/>
    <w:rsid w:val="00CD629F"/>
    <w:rsid w:val="00CD66A8"/>
    <w:rsid w:val="00CD6A1B"/>
    <w:rsid w:val="00CD7BBC"/>
    <w:rsid w:val="00CE0187"/>
    <w:rsid w:val="00CE02C8"/>
    <w:rsid w:val="00CE0A7F"/>
    <w:rsid w:val="00CE12BB"/>
    <w:rsid w:val="00CE1718"/>
    <w:rsid w:val="00CE229B"/>
    <w:rsid w:val="00CE2C9E"/>
    <w:rsid w:val="00CE2D8D"/>
    <w:rsid w:val="00CE2E52"/>
    <w:rsid w:val="00CE415F"/>
    <w:rsid w:val="00CE4F9F"/>
    <w:rsid w:val="00CE50DB"/>
    <w:rsid w:val="00CE5803"/>
    <w:rsid w:val="00CE6449"/>
    <w:rsid w:val="00CE675E"/>
    <w:rsid w:val="00CE7F03"/>
    <w:rsid w:val="00CF0104"/>
    <w:rsid w:val="00CF0DA3"/>
    <w:rsid w:val="00CF286E"/>
    <w:rsid w:val="00CF348A"/>
    <w:rsid w:val="00CF39E4"/>
    <w:rsid w:val="00CF3C4F"/>
    <w:rsid w:val="00CF4156"/>
    <w:rsid w:val="00CF46CD"/>
    <w:rsid w:val="00CF5DAD"/>
    <w:rsid w:val="00CF7F1E"/>
    <w:rsid w:val="00D0036C"/>
    <w:rsid w:val="00D012D9"/>
    <w:rsid w:val="00D02132"/>
    <w:rsid w:val="00D03854"/>
    <w:rsid w:val="00D03D00"/>
    <w:rsid w:val="00D03DE0"/>
    <w:rsid w:val="00D03EBB"/>
    <w:rsid w:val="00D04A06"/>
    <w:rsid w:val="00D05326"/>
    <w:rsid w:val="00D05BB6"/>
    <w:rsid w:val="00D05C30"/>
    <w:rsid w:val="00D061E3"/>
    <w:rsid w:val="00D07A18"/>
    <w:rsid w:val="00D10052"/>
    <w:rsid w:val="00D11359"/>
    <w:rsid w:val="00D11412"/>
    <w:rsid w:val="00D1196A"/>
    <w:rsid w:val="00D12EE3"/>
    <w:rsid w:val="00D142E8"/>
    <w:rsid w:val="00D15392"/>
    <w:rsid w:val="00D15CDC"/>
    <w:rsid w:val="00D16664"/>
    <w:rsid w:val="00D16EE1"/>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B69"/>
    <w:rsid w:val="00D37284"/>
    <w:rsid w:val="00D408DD"/>
    <w:rsid w:val="00D41125"/>
    <w:rsid w:val="00D419E0"/>
    <w:rsid w:val="00D41CBC"/>
    <w:rsid w:val="00D42BC5"/>
    <w:rsid w:val="00D43853"/>
    <w:rsid w:val="00D43AAA"/>
    <w:rsid w:val="00D458F8"/>
    <w:rsid w:val="00D45D72"/>
    <w:rsid w:val="00D45DA6"/>
    <w:rsid w:val="00D47B0D"/>
    <w:rsid w:val="00D50311"/>
    <w:rsid w:val="00D50A78"/>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2F17"/>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65A"/>
    <w:rsid w:val="00D76CDA"/>
    <w:rsid w:val="00D77033"/>
    <w:rsid w:val="00D773F5"/>
    <w:rsid w:val="00D80786"/>
    <w:rsid w:val="00D8119F"/>
    <w:rsid w:val="00D811B1"/>
    <w:rsid w:val="00D81841"/>
    <w:rsid w:val="00D81CAB"/>
    <w:rsid w:val="00D81E1C"/>
    <w:rsid w:val="00D82ED7"/>
    <w:rsid w:val="00D82F84"/>
    <w:rsid w:val="00D8422A"/>
    <w:rsid w:val="00D84364"/>
    <w:rsid w:val="00D856AF"/>
    <w:rsid w:val="00D8576F"/>
    <w:rsid w:val="00D85FFA"/>
    <w:rsid w:val="00D8677F"/>
    <w:rsid w:val="00D8742B"/>
    <w:rsid w:val="00D90021"/>
    <w:rsid w:val="00D90072"/>
    <w:rsid w:val="00D90878"/>
    <w:rsid w:val="00D90E5B"/>
    <w:rsid w:val="00D9155F"/>
    <w:rsid w:val="00D9233B"/>
    <w:rsid w:val="00D9752F"/>
    <w:rsid w:val="00D97F0C"/>
    <w:rsid w:val="00DA2550"/>
    <w:rsid w:val="00DA334B"/>
    <w:rsid w:val="00DA3A86"/>
    <w:rsid w:val="00DA4693"/>
    <w:rsid w:val="00DA4E95"/>
    <w:rsid w:val="00DA56A7"/>
    <w:rsid w:val="00DA60B6"/>
    <w:rsid w:val="00DA7173"/>
    <w:rsid w:val="00DA7931"/>
    <w:rsid w:val="00DA79DA"/>
    <w:rsid w:val="00DB011A"/>
    <w:rsid w:val="00DB1F9F"/>
    <w:rsid w:val="00DB20C4"/>
    <w:rsid w:val="00DB2E77"/>
    <w:rsid w:val="00DB356E"/>
    <w:rsid w:val="00DB4521"/>
    <w:rsid w:val="00DB45F9"/>
    <w:rsid w:val="00DB48BF"/>
    <w:rsid w:val="00DB51AA"/>
    <w:rsid w:val="00DB5398"/>
    <w:rsid w:val="00DB63A4"/>
    <w:rsid w:val="00DB7D1C"/>
    <w:rsid w:val="00DC1254"/>
    <w:rsid w:val="00DC2500"/>
    <w:rsid w:val="00DC38F8"/>
    <w:rsid w:val="00DC392F"/>
    <w:rsid w:val="00DC398A"/>
    <w:rsid w:val="00DC4137"/>
    <w:rsid w:val="00DC457D"/>
    <w:rsid w:val="00DC4BD1"/>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3496"/>
    <w:rsid w:val="00DD467A"/>
    <w:rsid w:val="00DD47C6"/>
    <w:rsid w:val="00DD5F6C"/>
    <w:rsid w:val="00DE0206"/>
    <w:rsid w:val="00DE11E5"/>
    <w:rsid w:val="00DE1D57"/>
    <w:rsid w:val="00DE284A"/>
    <w:rsid w:val="00DE31ED"/>
    <w:rsid w:val="00DE31F0"/>
    <w:rsid w:val="00DE35EA"/>
    <w:rsid w:val="00DE38E1"/>
    <w:rsid w:val="00DE3D1C"/>
    <w:rsid w:val="00DE513B"/>
    <w:rsid w:val="00DE557A"/>
    <w:rsid w:val="00DE5C39"/>
    <w:rsid w:val="00DE606E"/>
    <w:rsid w:val="00DE7302"/>
    <w:rsid w:val="00DF20C1"/>
    <w:rsid w:val="00DF269E"/>
    <w:rsid w:val="00DF2EA5"/>
    <w:rsid w:val="00DF308E"/>
    <w:rsid w:val="00DF3ECA"/>
    <w:rsid w:val="00DF4853"/>
    <w:rsid w:val="00DF4D01"/>
    <w:rsid w:val="00DF531D"/>
    <w:rsid w:val="00DF5E90"/>
    <w:rsid w:val="00DF731C"/>
    <w:rsid w:val="00DF75D3"/>
    <w:rsid w:val="00DF7E66"/>
    <w:rsid w:val="00E00B8D"/>
    <w:rsid w:val="00E00CCD"/>
    <w:rsid w:val="00E012B4"/>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969"/>
    <w:rsid w:val="00E11978"/>
    <w:rsid w:val="00E11B2C"/>
    <w:rsid w:val="00E120AC"/>
    <w:rsid w:val="00E12B89"/>
    <w:rsid w:val="00E12E9E"/>
    <w:rsid w:val="00E137CF"/>
    <w:rsid w:val="00E137DD"/>
    <w:rsid w:val="00E139F4"/>
    <w:rsid w:val="00E13C4E"/>
    <w:rsid w:val="00E160A5"/>
    <w:rsid w:val="00E1713D"/>
    <w:rsid w:val="00E176BC"/>
    <w:rsid w:val="00E17759"/>
    <w:rsid w:val="00E1778F"/>
    <w:rsid w:val="00E20135"/>
    <w:rsid w:val="00E20186"/>
    <w:rsid w:val="00E20A43"/>
    <w:rsid w:val="00E2289A"/>
    <w:rsid w:val="00E22BD2"/>
    <w:rsid w:val="00E22C5B"/>
    <w:rsid w:val="00E23898"/>
    <w:rsid w:val="00E24485"/>
    <w:rsid w:val="00E25541"/>
    <w:rsid w:val="00E25CDF"/>
    <w:rsid w:val="00E26569"/>
    <w:rsid w:val="00E2749A"/>
    <w:rsid w:val="00E30D47"/>
    <w:rsid w:val="00E30E18"/>
    <w:rsid w:val="00E319F1"/>
    <w:rsid w:val="00E32684"/>
    <w:rsid w:val="00E334A5"/>
    <w:rsid w:val="00E33A27"/>
    <w:rsid w:val="00E33CD2"/>
    <w:rsid w:val="00E344E3"/>
    <w:rsid w:val="00E35A4C"/>
    <w:rsid w:val="00E3709B"/>
    <w:rsid w:val="00E373A7"/>
    <w:rsid w:val="00E37414"/>
    <w:rsid w:val="00E40E90"/>
    <w:rsid w:val="00E416CB"/>
    <w:rsid w:val="00E41834"/>
    <w:rsid w:val="00E422D9"/>
    <w:rsid w:val="00E4261A"/>
    <w:rsid w:val="00E42B27"/>
    <w:rsid w:val="00E43D2D"/>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1D64"/>
    <w:rsid w:val="00E6306F"/>
    <w:rsid w:val="00E63798"/>
    <w:rsid w:val="00E64508"/>
    <w:rsid w:val="00E65680"/>
    <w:rsid w:val="00E657DC"/>
    <w:rsid w:val="00E65B55"/>
    <w:rsid w:val="00E65BC6"/>
    <w:rsid w:val="00E661FF"/>
    <w:rsid w:val="00E6797F"/>
    <w:rsid w:val="00E70810"/>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769"/>
    <w:rsid w:val="00E85A80"/>
    <w:rsid w:val="00E8629F"/>
    <w:rsid w:val="00E8700F"/>
    <w:rsid w:val="00E90B70"/>
    <w:rsid w:val="00E91008"/>
    <w:rsid w:val="00E9112D"/>
    <w:rsid w:val="00E91CA0"/>
    <w:rsid w:val="00E9274A"/>
    <w:rsid w:val="00E9374E"/>
    <w:rsid w:val="00E947CD"/>
    <w:rsid w:val="00E94F54"/>
    <w:rsid w:val="00E951C6"/>
    <w:rsid w:val="00E976B3"/>
    <w:rsid w:val="00E97AD5"/>
    <w:rsid w:val="00E97C63"/>
    <w:rsid w:val="00EA0F51"/>
    <w:rsid w:val="00EA1111"/>
    <w:rsid w:val="00EA3B4F"/>
    <w:rsid w:val="00EA3C24"/>
    <w:rsid w:val="00EA520F"/>
    <w:rsid w:val="00EA683E"/>
    <w:rsid w:val="00EA6FD0"/>
    <w:rsid w:val="00EA73DF"/>
    <w:rsid w:val="00EA7C49"/>
    <w:rsid w:val="00EB2426"/>
    <w:rsid w:val="00EB3BF1"/>
    <w:rsid w:val="00EB3D6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19D9"/>
    <w:rsid w:val="00ED383A"/>
    <w:rsid w:val="00ED4BFE"/>
    <w:rsid w:val="00ED5951"/>
    <w:rsid w:val="00ED5F3F"/>
    <w:rsid w:val="00ED60A6"/>
    <w:rsid w:val="00ED60B7"/>
    <w:rsid w:val="00ED68D8"/>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694D"/>
    <w:rsid w:val="00EE7046"/>
    <w:rsid w:val="00EE7254"/>
    <w:rsid w:val="00EF0745"/>
    <w:rsid w:val="00EF0C45"/>
    <w:rsid w:val="00EF1C4D"/>
    <w:rsid w:val="00EF1E7E"/>
    <w:rsid w:val="00EF1EC5"/>
    <w:rsid w:val="00EF21B6"/>
    <w:rsid w:val="00EF21BF"/>
    <w:rsid w:val="00EF3AED"/>
    <w:rsid w:val="00EF3CC8"/>
    <w:rsid w:val="00EF4B1A"/>
    <w:rsid w:val="00EF4C88"/>
    <w:rsid w:val="00EF4EBF"/>
    <w:rsid w:val="00EF55EB"/>
    <w:rsid w:val="00EF6CC4"/>
    <w:rsid w:val="00EF7113"/>
    <w:rsid w:val="00EF769C"/>
    <w:rsid w:val="00F00DCC"/>
    <w:rsid w:val="00F0156F"/>
    <w:rsid w:val="00F01F8E"/>
    <w:rsid w:val="00F0316E"/>
    <w:rsid w:val="00F03652"/>
    <w:rsid w:val="00F0593F"/>
    <w:rsid w:val="00F059B8"/>
    <w:rsid w:val="00F05AC8"/>
    <w:rsid w:val="00F05E66"/>
    <w:rsid w:val="00F06762"/>
    <w:rsid w:val="00F068A7"/>
    <w:rsid w:val="00F06C0A"/>
    <w:rsid w:val="00F06CD2"/>
    <w:rsid w:val="00F07167"/>
    <w:rsid w:val="00F072D8"/>
    <w:rsid w:val="00F073DA"/>
    <w:rsid w:val="00F07A6B"/>
    <w:rsid w:val="00F07CE0"/>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75B"/>
    <w:rsid w:val="00F241D0"/>
    <w:rsid w:val="00F24970"/>
    <w:rsid w:val="00F24B8B"/>
    <w:rsid w:val="00F25C5F"/>
    <w:rsid w:val="00F26CEC"/>
    <w:rsid w:val="00F30A3E"/>
    <w:rsid w:val="00F30D2E"/>
    <w:rsid w:val="00F313F0"/>
    <w:rsid w:val="00F32969"/>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DBE"/>
    <w:rsid w:val="00F43E34"/>
    <w:rsid w:val="00F447CF"/>
    <w:rsid w:val="00F44B28"/>
    <w:rsid w:val="00F45BE9"/>
    <w:rsid w:val="00F45FB6"/>
    <w:rsid w:val="00F502DB"/>
    <w:rsid w:val="00F510B7"/>
    <w:rsid w:val="00F52F66"/>
    <w:rsid w:val="00F53053"/>
    <w:rsid w:val="00F5322C"/>
    <w:rsid w:val="00F5361F"/>
    <w:rsid w:val="00F53FE2"/>
    <w:rsid w:val="00F54F52"/>
    <w:rsid w:val="00F562DD"/>
    <w:rsid w:val="00F56B48"/>
    <w:rsid w:val="00F56CA9"/>
    <w:rsid w:val="00F575FF"/>
    <w:rsid w:val="00F57B0E"/>
    <w:rsid w:val="00F604B9"/>
    <w:rsid w:val="00F6082B"/>
    <w:rsid w:val="00F60D7B"/>
    <w:rsid w:val="00F618EF"/>
    <w:rsid w:val="00F630AB"/>
    <w:rsid w:val="00F6421D"/>
    <w:rsid w:val="00F651BC"/>
    <w:rsid w:val="00F65582"/>
    <w:rsid w:val="00F657AE"/>
    <w:rsid w:val="00F65BE3"/>
    <w:rsid w:val="00F65C76"/>
    <w:rsid w:val="00F664BD"/>
    <w:rsid w:val="00F66CCD"/>
    <w:rsid w:val="00F66E75"/>
    <w:rsid w:val="00F67E29"/>
    <w:rsid w:val="00F67F22"/>
    <w:rsid w:val="00F7005D"/>
    <w:rsid w:val="00F70ACE"/>
    <w:rsid w:val="00F70D47"/>
    <w:rsid w:val="00F70F89"/>
    <w:rsid w:val="00F7113E"/>
    <w:rsid w:val="00F71D1A"/>
    <w:rsid w:val="00F7283C"/>
    <w:rsid w:val="00F73BA9"/>
    <w:rsid w:val="00F73E97"/>
    <w:rsid w:val="00F75209"/>
    <w:rsid w:val="00F762ED"/>
    <w:rsid w:val="00F767B6"/>
    <w:rsid w:val="00F773D4"/>
    <w:rsid w:val="00F773E7"/>
    <w:rsid w:val="00F77EB0"/>
    <w:rsid w:val="00F80444"/>
    <w:rsid w:val="00F81293"/>
    <w:rsid w:val="00F8139D"/>
    <w:rsid w:val="00F821CF"/>
    <w:rsid w:val="00F83A57"/>
    <w:rsid w:val="00F83BB5"/>
    <w:rsid w:val="00F83F9D"/>
    <w:rsid w:val="00F846BE"/>
    <w:rsid w:val="00F84D73"/>
    <w:rsid w:val="00F85832"/>
    <w:rsid w:val="00F85BF9"/>
    <w:rsid w:val="00F862AB"/>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8B3"/>
    <w:rsid w:val="00F96A3D"/>
    <w:rsid w:val="00F96F4C"/>
    <w:rsid w:val="00F97053"/>
    <w:rsid w:val="00FA032E"/>
    <w:rsid w:val="00FA0D84"/>
    <w:rsid w:val="00FA106A"/>
    <w:rsid w:val="00FA1876"/>
    <w:rsid w:val="00FA2010"/>
    <w:rsid w:val="00FA2034"/>
    <w:rsid w:val="00FA23D9"/>
    <w:rsid w:val="00FA313D"/>
    <w:rsid w:val="00FA3231"/>
    <w:rsid w:val="00FA4718"/>
    <w:rsid w:val="00FA5848"/>
    <w:rsid w:val="00FA6899"/>
    <w:rsid w:val="00FA782D"/>
    <w:rsid w:val="00FA79E8"/>
    <w:rsid w:val="00FA7D54"/>
    <w:rsid w:val="00FA7F3D"/>
    <w:rsid w:val="00FB38D8"/>
    <w:rsid w:val="00FB49A5"/>
    <w:rsid w:val="00FB4F83"/>
    <w:rsid w:val="00FB6791"/>
    <w:rsid w:val="00FB6CE3"/>
    <w:rsid w:val="00FC051F"/>
    <w:rsid w:val="00FC06FF"/>
    <w:rsid w:val="00FC0CA6"/>
    <w:rsid w:val="00FC0DC1"/>
    <w:rsid w:val="00FC3815"/>
    <w:rsid w:val="00FC41E7"/>
    <w:rsid w:val="00FC45F4"/>
    <w:rsid w:val="00FC69B4"/>
    <w:rsid w:val="00FC761C"/>
    <w:rsid w:val="00FC7F8F"/>
    <w:rsid w:val="00FD0694"/>
    <w:rsid w:val="00FD0CE9"/>
    <w:rsid w:val="00FD1413"/>
    <w:rsid w:val="00FD2459"/>
    <w:rsid w:val="00FD25BE"/>
    <w:rsid w:val="00FD274B"/>
    <w:rsid w:val="00FD2E70"/>
    <w:rsid w:val="00FD42DC"/>
    <w:rsid w:val="00FD4489"/>
    <w:rsid w:val="00FD7512"/>
    <w:rsid w:val="00FD76F7"/>
    <w:rsid w:val="00FD7AA7"/>
    <w:rsid w:val="00FD7D89"/>
    <w:rsid w:val="00FE11A7"/>
    <w:rsid w:val="00FE1FC8"/>
    <w:rsid w:val="00FE2DE8"/>
    <w:rsid w:val="00FE3399"/>
    <w:rsid w:val="00FE34C2"/>
    <w:rsid w:val="00FE46CC"/>
    <w:rsid w:val="00FE4897"/>
    <w:rsid w:val="00FE49A5"/>
    <w:rsid w:val="00FE4F12"/>
    <w:rsid w:val="00FE5569"/>
    <w:rsid w:val="00FE5C83"/>
    <w:rsid w:val="00FE5EB3"/>
    <w:rsid w:val="00FE649B"/>
    <w:rsid w:val="00FE6798"/>
    <w:rsid w:val="00FF0426"/>
    <w:rsid w:val="00FF1FCB"/>
    <w:rsid w:val="00FF4B2F"/>
    <w:rsid w:val="00FF4BD4"/>
    <w:rsid w:val="00FF51E9"/>
    <w:rsid w:val="00FF52D4"/>
    <w:rsid w:val="00FF607F"/>
    <w:rsid w:val="00FF6AA4"/>
    <w:rsid w:val="00FF6AEA"/>
    <w:rsid w:val="00FF6B09"/>
    <w:rsid w:val="00FF722E"/>
    <w:rsid w:val="00FF72D7"/>
    <w:rsid w:val="5FC207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E9A4B4"/>
  <w15:docId w15:val="{336EF888-D21E-452B-A6A5-C0C8E0210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uiPriority="39" w:qFormat="1"/>
    <w:lsdException w:name="toc 5" w:uiPriority="39"/>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sv-SE"/>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qFormat/>
    <w:pPr>
      <w:numPr>
        <w:ilvl w:val="1"/>
      </w:numPr>
      <w:pBdr>
        <w:top w:val="none" w:sz="0" w:space="0" w:color="auto"/>
      </w:pBdr>
      <w:spacing w:before="0"/>
      <w:ind w:left="578" w:hanging="578"/>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afa">
    <w:name w:val="table of figures"/>
    <w:basedOn w:val="a"/>
    <w:next w:val="a"/>
    <w:uiPriority w:val="99"/>
    <w:unhideWhenUsed/>
    <w:rPr>
      <w:rFonts w:eastAsia="宋体"/>
      <w:sz w:val="20"/>
      <w:szCs w:val="20"/>
      <w:lang w:val="en-GB" w:eastAsia="en-US"/>
    </w:rPr>
  </w:style>
  <w:style w:type="paragraph" w:styleId="TOC9">
    <w:name w:val="toc 9"/>
    <w:basedOn w:val="TOC8"/>
    <w:next w:val="a"/>
    <w:qFormat/>
    <w:pPr>
      <w:ind w:left="1418" w:hanging="1418"/>
    </w:pPr>
  </w:style>
  <w:style w:type="paragraph" w:styleId="afb">
    <w:name w:val="Normal (Web)"/>
    <w:basedOn w:val="a"/>
    <w:uiPriority w:val="99"/>
    <w:pPr>
      <w:spacing w:before="100" w:beforeAutospacing="1" w:after="100" w:afterAutospacing="1"/>
    </w:pPr>
    <w:rPr>
      <w:rFonts w:eastAsia="Arial Unicode MS"/>
    </w:rPr>
  </w:style>
  <w:style w:type="paragraph" w:styleId="11">
    <w:name w:val="index 1"/>
    <w:basedOn w:val="a"/>
    <w:next w:val="a"/>
    <w:semiHidden/>
    <w:pPr>
      <w:keepLines/>
    </w:pPr>
  </w:style>
  <w:style w:type="paragraph" w:styleId="26">
    <w:name w:val="index 2"/>
    <w:basedOn w:val="11"/>
    <w:next w:val="a"/>
    <w:semiHidden/>
    <w:qFormat/>
    <w:pPr>
      <w:ind w:left="284"/>
    </w:pPr>
  </w:style>
  <w:style w:type="paragraph" w:styleId="afc">
    <w:name w:val="annotation subject"/>
    <w:basedOn w:val="a9"/>
    <w:next w:val="a9"/>
    <w:link w:val="afd"/>
    <w:rPr>
      <w:b/>
      <w:bCs/>
    </w:rPr>
  </w:style>
  <w:style w:type="table" w:styleId="afe">
    <w:name w:val="Table Grid"/>
    <w:aliases w:val="SGS Table Basic 1,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link w:val="a6"/>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lang w:val="en-US"/>
    </w:rPr>
  </w:style>
  <w:style w:type="paragraph" w:customStyle="1" w:styleId="tal0">
    <w:name w:val="tal"/>
    <w:basedOn w:val="a"/>
    <w:pPr>
      <w:spacing w:before="100" w:beforeAutospacing="1" w:after="100" w:afterAutospacing="1"/>
    </w:pPr>
    <w:rPr>
      <w:rFonts w:eastAsia="Calibri"/>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清單段"/>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7"/>
    <w:uiPriority w:val="34"/>
    <w:qFormat/>
    <w:locked/>
    <w:rPr>
      <w:rFonts w:eastAsia="MS Mincho"/>
      <w:lang w:val="en-GB" w:eastAsia="en-US"/>
    </w:rPr>
  </w:style>
  <w:style w:type="paragraph" w:customStyle="1" w:styleId="B1">
    <w:name w:val="B1+"/>
    <w:basedOn w:val="B10"/>
    <w:qFormat/>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4">
    <w:name w:val="未处理的提及1"/>
    <w:basedOn w:val="a0"/>
    <w:uiPriority w:val="99"/>
    <w:semiHidden/>
    <w:unhideWhenUsed/>
    <w:rPr>
      <w:color w:val="605E5C"/>
      <w:shd w:val="clear" w:color="auto" w:fill="E1DFDD"/>
    </w:rPr>
  </w:style>
  <w:style w:type="character" w:customStyle="1" w:styleId="27">
    <w:name w:val="未处理的提及2"/>
    <w:basedOn w:val="a0"/>
    <w:uiPriority w:val="99"/>
    <w:semiHidden/>
    <w:unhideWhenUsed/>
    <w:rPr>
      <w:color w:val="605E5C"/>
      <w:shd w:val="clear" w:color="auto" w:fill="E1DFDD"/>
    </w:rPr>
  </w:style>
  <w:style w:type="paragraph" w:customStyle="1" w:styleId="Figure">
    <w:name w:val="Figure"/>
    <w:basedOn w:val="a"/>
    <w:uiPriority w:val="99"/>
    <w:pPr>
      <w:numPr>
        <w:numId w:val="3"/>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Pr>
      <w:rFonts w:ascii="Arial-BoldItalicMT" w:hAnsi="Arial-BoldItalicMT" w:hint="default"/>
      <w:b/>
      <w:bCs/>
      <w:i/>
      <w:iCs/>
      <w:color w:val="000000"/>
      <w:sz w:val="18"/>
      <w:szCs w:val="18"/>
    </w:rPr>
  </w:style>
  <w:style w:type="paragraph" w:customStyle="1" w:styleId="RAN1bullet2">
    <w:name w:val="RAN1 bullet2"/>
    <w:basedOn w:val="a"/>
    <w:qFormat/>
    <w:pPr>
      <w:numPr>
        <w:ilvl w:val="1"/>
        <w:numId w:val="4"/>
      </w:numPr>
    </w:pPr>
    <w:rPr>
      <w:rFonts w:ascii="Times" w:eastAsia="Batang" w:hAnsi="Times"/>
      <w:sz w:val="20"/>
      <w:szCs w:val="20"/>
      <w:lang w:eastAsia="en-US"/>
    </w:rPr>
  </w:style>
  <w:style w:type="paragraph" w:customStyle="1" w:styleId="RAN4Observation">
    <w:name w:val="RAN4 Observation"/>
    <w:basedOn w:val="aff7"/>
    <w:next w:val="a"/>
    <w:link w:val="RAN4ObservationChar"/>
    <w:pPr>
      <w:numPr>
        <w:numId w:val="5"/>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7"/>
    <w:next w:val="a"/>
    <w:pPr>
      <w:numPr>
        <w:numId w:val="6"/>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6"/>
    <w:next w:val="a"/>
    <w:link w:val="RAN4proposalChar"/>
    <w:qFormat/>
    <w:pPr>
      <w:numPr>
        <w:numId w:val="7"/>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Pr>
      <w:rFonts w:eastAsiaTheme="minorHAnsi" w:cstheme="minorBidi"/>
      <w:b/>
      <w:iCs/>
      <w:szCs w:val="18"/>
      <w:lang w:val="en-US" w:eastAsia="en-US"/>
    </w:rPr>
  </w:style>
  <w:style w:type="paragraph" w:customStyle="1" w:styleId="Reference">
    <w:name w:val="Reference"/>
    <w:basedOn w:val="a"/>
    <w:uiPriority w:val="99"/>
    <w:pPr>
      <w:keepLines/>
      <w:numPr>
        <w:ilvl w:val="1"/>
        <w:numId w:val="8"/>
      </w:numPr>
      <w:spacing w:after="180"/>
    </w:pPr>
    <w:rPr>
      <w:rFonts w:eastAsia="MS Mincho"/>
      <w:sz w:val="20"/>
      <w:szCs w:val="20"/>
      <w:lang w:val="en-GB" w:eastAsia="en-US"/>
    </w:rPr>
  </w:style>
  <w:style w:type="character" w:customStyle="1" w:styleId="RAN4ObservationChar">
    <w:name w:val="RAN4 Observation Char"/>
    <w:basedOn w:val="a0"/>
    <w:link w:val="RAN4Observation"/>
    <w:rPr>
      <w:rFonts w:eastAsia="Calibri"/>
      <w:lang w:val="en-GB" w:eastAsia="en-US"/>
    </w:rPr>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qFormat/>
  </w:style>
  <w:style w:type="paragraph" w:customStyle="1" w:styleId="3GPP">
    <w:name w:val="3GPP 正文"/>
    <w:basedOn w:val="a"/>
    <w:link w:val="3GPPChar"/>
    <w:qFormat/>
    <w:pPr>
      <w:spacing w:after="180"/>
    </w:pPr>
    <w:rPr>
      <w:sz w:val="20"/>
      <w:szCs w:val="21"/>
      <w:lang w:val="en-GB" w:eastAsia="ja-JP"/>
    </w:rPr>
  </w:style>
  <w:style w:type="character" w:customStyle="1" w:styleId="3GPPChar">
    <w:name w:val="3GPP 正文 Char"/>
    <w:link w:val="3GPP"/>
    <w:qFormat/>
    <w:rPr>
      <w:rFonts w:eastAsia="Times New Roman"/>
      <w:szCs w:val="21"/>
      <w:lang w:val="en-GB" w:eastAsia="ja-JP"/>
    </w:rPr>
  </w:style>
  <w:style w:type="character" w:customStyle="1" w:styleId="33">
    <w:name w:val="未处理的提及3"/>
    <w:basedOn w:val="a0"/>
    <w:uiPriority w:val="99"/>
    <w:semiHidden/>
    <w:unhideWhenUsed/>
    <w:rPr>
      <w:color w:val="605E5C"/>
      <w:shd w:val="clear" w:color="auto" w:fill="E1DFDD"/>
    </w:rPr>
  </w:style>
  <w:style w:type="paragraph" w:customStyle="1" w:styleId="issue">
    <w:name w:val="issue"/>
    <w:basedOn w:val="4"/>
    <w:link w:val="issue0"/>
    <w:qFormat/>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0">
    <w:name w:val="issue 字符"/>
    <w:basedOn w:val="a0"/>
    <w:link w:val="issue"/>
    <w:rPr>
      <w:rFonts w:eastAsia="Times New Roman"/>
      <w:b/>
      <w:color w:val="000000" w:themeColor="text1"/>
      <w:u w:val="single"/>
      <w:lang w:val="en-US" w:eastAsia="ko-KR"/>
    </w:rPr>
  </w:style>
  <w:style w:type="paragraph" w:styleId="aff9">
    <w:name w:val="Revision"/>
    <w:hidden/>
    <w:uiPriority w:val="99"/>
    <w:unhideWhenUsed/>
    <w:rsid w:val="002E1D89"/>
    <w:rPr>
      <w:rFonts w:eastAsia="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2002</TotalTime>
  <Pages>2</Pages>
  <Words>315</Words>
  <Characters>1799</Characters>
  <Application>Microsoft Office Word</Application>
  <DocSecurity>0</DocSecurity>
  <Lines>14</Lines>
  <Paragraphs>4</Paragraphs>
  <ScaleCrop>false</ScaleCrop>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China Telecom</cp:lastModifiedBy>
  <cp:revision>91</cp:revision>
  <cp:lastPrinted>2019-04-25T01:09:00Z</cp:lastPrinted>
  <dcterms:created xsi:type="dcterms:W3CDTF">2024-10-11T02:52:00Z</dcterms:created>
  <dcterms:modified xsi:type="dcterms:W3CDTF">2025-11-20T08:30:00Z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KSOProductBuildVer">
    <vt:lpwstr>2052-11.8.2.11718</vt:lpwstr>
  </property>
  <property fmtid="{D5CDD505-2E9C-101B-9397-08002B2CF9AE}" pid="25" name="ICV">
    <vt:lpwstr>BDA8795CCE67483FA175DCA41C8A1FA2</vt:lpwstr>
  </property>
</Properties>
</file>